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9C15E" w14:textId="1BA86C54" w:rsidR="0093205B" w:rsidRDefault="0027379C" w:rsidP="00EB6109">
      <w:pPr>
        <w:pStyle w:val="Heading1"/>
      </w:pPr>
      <w:bookmarkStart w:id="0" w:name="_Toc67297986"/>
      <w:r w:rsidRPr="0027379C">
        <w:rPr>
          <w:rFonts w:eastAsia="Times New Roman"/>
        </w:rPr>
        <w:t>Cosmetology I</w:t>
      </w:r>
      <w:r w:rsidR="00442832" w:rsidRPr="0027379C">
        <w:rPr>
          <w:rFonts w:eastAsia="Times New Roman"/>
        </w:rPr>
        <w:t xml:space="preserve"> </w:t>
      </w:r>
      <w:bookmarkEnd w:id="0"/>
      <w:r w:rsidR="00BB7C75" w:rsidRPr="0027379C">
        <w:rPr>
          <w:rFonts w:eastAsia="Times New Roman"/>
        </w:rPr>
        <w:t>(</w:t>
      </w:r>
      <w:r w:rsidR="007E0ADD">
        <w:rPr>
          <w:rFonts w:eastAsia="Times New Roman"/>
        </w:rPr>
        <w:t>19101-I</w:t>
      </w:r>
      <w:r w:rsidR="00BB7C75" w:rsidRPr="0027379C">
        <w:rPr>
          <w:rFonts w:eastAsia="Times New Roman"/>
        </w:rPr>
        <w:t>)</w:t>
      </w:r>
      <w:r w:rsidR="0093205B" w:rsidRPr="0093205B">
        <w:t xml:space="preserve"> </w:t>
      </w:r>
    </w:p>
    <w:p w14:paraId="119079BF" w14:textId="120601E2" w:rsidR="00323BD3" w:rsidRDefault="00323BD3" w:rsidP="00323BD3">
      <w:pPr>
        <w:spacing w:after="0"/>
        <w:rPr>
          <w:rFonts w:ascii="Times New Roman" w:hAnsi="Times New Roman" w:cs="Times New Roman"/>
          <w:b/>
          <w:bCs/>
          <w:sz w:val="24"/>
          <w:szCs w:val="24"/>
        </w:rPr>
      </w:pPr>
      <w:r>
        <w:rPr>
          <w:rFonts w:ascii="Times New Roman" w:hAnsi="Times New Roman" w:cs="Times New Roman"/>
          <w:b/>
          <w:bCs/>
          <w:sz w:val="24"/>
          <w:szCs w:val="24"/>
        </w:rPr>
        <w:t xml:space="preserve">Copyright: </w:t>
      </w:r>
      <w:r w:rsidR="00144C4D" w:rsidRPr="00375942">
        <w:rPr>
          <w:rFonts w:ascii="Times New Roman" w:hAnsi="Times New Roman" w:cs="Times New Roman"/>
          <w:sz w:val="24"/>
          <w:szCs w:val="24"/>
        </w:rPr>
        <w:t>202</w:t>
      </w:r>
      <w:r w:rsidR="00144C4D">
        <w:rPr>
          <w:rFonts w:ascii="Times New Roman" w:hAnsi="Times New Roman" w:cs="Times New Roman"/>
          <w:sz w:val="24"/>
          <w:szCs w:val="24"/>
        </w:rPr>
        <w:t>6</w:t>
      </w:r>
    </w:p>
    <w:p w14:paraId="6E9B405E" w14:textId="77777777" w:rsidR="00323BD3" w:rsidRDefault="00323BD3" w:rsidP="00323BD3">
      <w:pPr>
        <w:spacing w:after="0"/>
        <w:rPr>
          <w:rFonts w:ascii="Times New Roman" w:hAnsi="Times New Roman" w:cs="Times New Roman"/>
          <w:b/>
          <w:bCs/>
          <w:sz w:val="24"/>
          <w:szCs w:val="24"/>
        </w:rPr>
      </w:pPr>
      <w:r>
        <w:rPr>
          <w:rFonts w:ascii="Times New Roman" w:hAnsi="Times New Roman" w:cs="Times New Roman"/>
          <w:b/>
          <w:bCs/>
          <w:sz w:val="24"/>
          <w:szCs w:val="24"/>
        </w:rPr>
        <w:t>Virginia Assignment Code:</w:t>
      </w:r>
      <w:r w:rsidRPr="007E0ADD">
        <w:rPr>
          <w:rFonts w:ascii="Times New Roman" w:hAnsi="Times New Roman" w:cs="Times New Roman"/>
          <w:sz w:val="24"/>
          <w:szCs w:val="24"/>
        </w:rPr>
        <w:t xml:space="preserve"> 8527</w:t>
      </w:r>
    </w:p>
    <w:p w14:paraId="550147E3" w14:textId="77777777" w:rsidR="00323BD3" w:rsidRPr="00697F03" w:rsidRDefault="00323BD3" w:rsidP="00323BD3">
      <w:pPr>
        <w:spacing w:after="0"/>
        <w:rPr>
          <w:rFonts w:ascii="Times New Roman" w:hAnsi="Times New Roman" w:cs="Times New Roman"/>
          <w:sz w:val="24"/>
          <w:szCs w:val="24"/>
        </w:rPr>
      </w:pPr>
      <w:r w:rsidRPr="00697F03">
        <w:rPr>
          <w:rFonts w:ascii="Times New Roman" w:hAnsi="Times New Roman" w:cs="Times New Roman"/>
          <w:b/>
          <w:bCs/>
          <w:sz w:val="24"/>
          <w:szCs w:val="24"/>
        </w:rPr>
        <w:t>Suggested Grade Level:</w:t>
      </w:r>
      <w:r w:rsidRPr="00697F03">
        <w:rPr>
          <w:rFonts w:ascii="Times New Roman" w:hAnsi="Times New Roman" w:cs="Times New Roman"/>
          <w:sz w:val="24"/>
          <w:szCs w:val="24"/>
        </w:rPr>
        <w:t> 10, 11</w:t>
      </w:r>
    </w:p>
    <w:p w14:paraId="2D2FC57A" w14:textId="77777777" w:rsidR="00323BD3" w:rsidRPr="00697F03" w:rsidRDefault="00323BD3" w:rsidP="00323BD3">
      <w:pPr>
        <w:spacing w:after="0"/>
        <w:rPr>
          <w:rFonts w:ascii="Times New Roman" w:hAnsi="Times New Roman" w:cs="Times New Roman"/>
          <w:sz w:val="24"/>
          <w:szCs w:val="24"/>
        </w:rPr>
      </w:pPr>
      <w:r w:rsidRPr="00697F03">
        <w:rPr>
          <w:rFonts w:ascii="Times New Roman" w:hAnsi="Times New Roman" w:cs="Times New Roman"/>
          <w:b/>
          <w:bCs/>
          <w:sz w:val="24"/>
          <w:szCs w:val="24"/>
        </w:rPr>
        <w:t>Duration:</w:t>
      </w:r>
      <w:r w:rsidRPr="00697F03">
        <w:rPr>
          <w:rFonts w:ascii="Times New Roman" w:hAnsi="Times New Roman" w:cs="Times New Roman"/>
          <w:sz w:val="24"/>
          <w:szCs w:val="24"/>
        </w:rPr>
        <w:t> 36 weeks</w:t>
      </w:r>
    </w:p>
    <w:p w14:paraId="1CB7B662" w14:textId="77777777" w:rsidR="00323BD3" w:rsidRPr="00697F03" w:rsidRDefault="00323BD3" w:rsidP="00323BD3">
      <w:pPr>
        <w:spacing w:after="0"/>
        <w:rPr>
          <w:rFonts w:ascii="Times New Roman" w:hAnsi="Times New Roman" w:cs="Times New Roman"/>
          <w:sz w:val="24"/>
          <w:szCs w:val="24"/>
        </w:rPr>
      </w:pPr>
      <w:r w:rsidRPr="00697F03">
        <w:rPr>
          <w:rFonts w:ascii="Times New Roman" w:hAnsi="Times New Roman" w:cs="Times New Roman"/>
          <w:b/>
          <w:bCs/>
          <w:sz w:val="24"/>
          <w:szCs w:val="24"/>
        </w:rPr>
        <w:t>Hours: </w:t>
      </w:r>
      <w:r w:rsidRPr="00697F03">
        <w:rPr>
          <w:rFonts w:ascii="Times New Roman" w:hAnsi="Times New Roman" w:cs="Times New Roman"/>
          <w:sz w:val="24"/>
          <w:szCs w:val="24"/>
        </w:rPr>
        <w:t>280</w:t>
      </w:r>
    </w:p>
    <w:p w14:paraId="4EDC9801" w14:textId="77777777" w:rsidR="00323BD3" w:rsidRPr="00697F03" w:rsidRDefault="00323BD3" w:rsidP="00323BD3">
      <w:pPr>
        <w:spacing w:after="0"/>
        <w:rPr>
          <w:rFonts w:ascii="Times New Roman" w:hAnsi="Times New Roman" w:cs="Times New Roman"/>
          <w:sz w:val="24"/>
          <w:szCs w:val="24"/>
        </w:rPr>
      </w:pPr>
      <w:r w:rsidRPr="00697F03">
        <w:rPr>
          <w:rFonts w:ascii="Times New Roman" w:hAnsi="Times New Roman" w:cs="Times New Roman"/>
          <w:b/>
          <w:bCs/>
          <w:sz w:val="24"/>
          <w:szCs w:val="24"/>
        </w:rPr>
        <w:t>Credits: </w:t>
      </w:r>
      <w:r w:rsidRPr="00697F03">
        <w:rPr>
          <w:rFonts w:ascii="Times New Roman" w:hAnsi="Times New Roman" w:cs="Times New Roman"/>
          <w:sz w:val="24"/>
          <w:szCs w:val="24"/>
        </w:rPr>
        <w:t>2</w:t>
      </w:r>
    </w:p>
    <w:p w14:paraId="7FC0465C" w14:textId="77777777" w:rsidR="00323BD3" w:rsidRPr="007E0ADD" w:rsidRDefault="00323BD3" w:rsidP="00323BD3">
      <w:pPr>
        <w:spacing w:after="0"/>
        <w:rPr>
          <w:rFonts w:ascii="Times New Roman" w:hAnsi="Times New Roman" w:cs="Times New Roman"/>
          <w:b/>
          <w:bCs/>
          <w:sz w:val="24"/>
          <w:szCs w:val="24"/>
        </w:rPr>
      </w:pPr>
      <w:r w:rsidRPr="007E0ADD">
        <w:rPr>
          <w:rFonts w:ascii="Times New Roman" w:hAnsi="Times New Roman" w:cs="Times New Roman"/>
          <w:b/>
          <w:bCs/>
          <w:sz w:val="24"/>
          <w:szCs w:val="24"/>
        </w:rPr>
        <w:t>Prerequisites: </w:t>
      </w:r>
      <w:r w:rsidRPr="007E0ADD">
        <w:rPr>
          <w:rFonts w:ascii="Times New Roman" w:hAnsi="Times New Roman" w:cs="Times New Roman"/>
          <w:sz w:val="24"/>
          <w:szCs w:val="24"/>
        </w:rPr>
        <w:t>None</w:t>
      </w:r>
    </w:p>
    <w:p w14:paraId="0E583C20" w14:textId="77777777" w:rsidR="00323BD3" w:rsidRPr="007E0ADD" w:rsidRDefault="00323BD3" w:rsidP="00323BD3">
      <w:pPr>
        <w:rPr>
          <w:rFonts w:ascii="Times New Roman" w:hAnsi="Times New Roman" w:cs="Times New Roman"/>
          <w:b/>
          <w:bCs/>
          <w:sz w:val="24"/>
          <w:szCs w:val="24"/>
        </w:rPr>
      </w:pPr>
      <w:r w:rsidRPr="007E0ADD">
        <w:rPr>
          <w:rFonts w:ascii="Times New Roman" w:hAnsi="Times New Roman" w:cs="Times New Roman"/>
          <w:b/>
          <w:bCs/>
          <w:sz w:val="24"/>
          <w:szCs w:val="24"/>
        </w:rPr>
        <w:t>CTSO: </w:t>
      </w:r>
      <w:r w:rsidRPr="007E0ADD">
        <w:rPr>
          <w:rFonts w:ascii="Times New Roman" w:hAnsi="Times New Roman" w:cs="Times New Roman"/>
          <w:sz w:val="24"/>
          <w:szCs w:val="24"/>
        </w:rPr>
        <w:t>SkillsUSA</w:t>
      </w:r>
    </w:p>
    <w:p w14:paraId="6A073F1C" w14:textId="77777777" w:rsidR="00323BD3" w:rsidRPr="00697F03" w:rsidRDefault="00323BD3" w:rsidP="00323BD3">
      <w:pPr>
        <w:spacing w:after="0"/>
        <w:rPr>
          <w:rFonts w:ascii="Times New Roman" w:hAnsi="Times New Roman" w:cs="Times New Roman"/>
          <w:sz w:val="24"/>
          <w:szCs w:val="24"/>
        </w:rPr>
      </w:pPr>
      <w:r w:rsidRPr="00697F03">
        <w:rPr>
          <w:rFonts w:ascii="Times New Roman" w:hAnsi="Times New Roman" w:cs="Times New Roman"/>
          <w:b/>
          <w:bCs/>
          <w:sz w:val="24"/>
          <w:szCs w:val="24"/>
        </w:rPr>
        <w:t>Course Description:</w:t>
      </w:r>
    </w:p>
    <w:p w14:paraId="7DD01946" w14:textId="0B82E3CB" w:rsidR="00697F03" w:rsidRDefault="00697F03" w:rsidP="00F82490">
      <w:pPr>
        <w:rPr>
          <w:rFonts w:ascii="Times New Roman" w:hAnsi="Times New Roman" w:cs="Times New Roman"/>
          <w:sz w:val="24"/>
          <w:szCs w:val="24"/>
        </w:rPr>
      </w:pPr>
      <w:r w:rsidRPr="00697F03">
        <w:rPr>
          <w:rFonts w:ascii="Times New Roman" w:hAnsi="Times New Roman" w:cs="Times New Roman"/>
          <w:sz w:val="24"/>
          <w:szCs w:val="24"/>
        </w:rPr>
        <w:t>In this introductory course, students study hair, skin, and nails and their related care. Students are grounded in theory as they practice procedures in lab and classroom</w:t>
      </w:r>
      <w:r w:rsidR="00BB2832">
        <w:rPr>
          <w:rFonts w:ascii="Times New Roman" w:hAnsi="Times New Roman" w:cs="Times New Roman"/>
          <w:sz w:val="24"/>
          <w:szCs w:val="24"/>
        </w:rPr>
        <w:t xml:space="preserve"> settings</w:t>
      </w:r>
      <w:r w:rsidRPr="00697F03">
        <w:rPr>
          <w:rFonts w:ascii="Times New Roman" w:hAnsi="Times New Roman" w:cs="Times New Roman"/>
          <w:sz w:val="24"/>
          <w:szCs w:val="24"/>
        </w:rPr>
        <w:t xml:space="preserve">, using </w:t>
      </w:r>
      <w:r w:rsidR="00837743">
        <w:rPr>
          <w:rFonts w:ascii="Times New Roman" w:hAnsi="Times New Roman" w:cs="Times New Roman"/>
          <w:sz w:val="24"/>
          <w:szCs w:val="24"/>
        </w:rPr>
        <w:t>mannequins</w:t>
      </w:r>
      <w:r w:rsidR="00837743" w:rsidRPr="00697F03">
        <w:rPr>
          <w:rFonts w:ascii="Times New Roman" w:hAnsi="Times New Roman" w:cs="Times New Roman"/>
          <w:sz w:val="24"/>
          <w:szCs w:val="24"/>
        </w:rPr>
        <w:t xml:space="preserve"> </w:t>
      </w:r>
      <w:r w:rsidRPr="00697F03">
        <w:rPr>
          <w:rFonts w:ascii="Times New Roman" w:hAnsi="Times New Roman" w:cs="Times New Roman"/>
          <w:sz w:val="24"/>
          <w:szCs w:val="24"/>
        </w:rPr>
        <w:t xml:space="preserve">for manipulative skill practice. The first-year course emphasizes personal safety, professionalism, and sanitation and disinfection of equipment and facilities. Students develop skills in shampooing and conditioning, as well as styling and cutting hair. They are introduced to </w:t>
      </w:r>
      <w:r w:rsidR="00AF300D">
        <w:rPr>
          <w:rFonts w:ascii="Times New Roman" w:hAnsi="Times New Roman" w:cs="Times New Roman"/>
          <w:sz w:val="24"/>
          <w:szCs w:val="24"/>
        </w:rPr>
        <w:t xml:space="preserve">the </w:t>
      </w:r>
      <w:r w:rsidR="00AF6CD7">
        <w:rPr>
          <w:rFonts w:ascii="Times New Roman" w:hAnsi="Times New Roman" w:cs="Times New Roman"/>
          <w:sz w:val="24"/>
          <w:szCs w:val="24"/>
        </w:rPr>
        <w:t>concept</w:t>
      </w:r>
      <w:r w:rsidR="00AF300D">
        <w:rPr>
          <w:rFonts w:ascii="Times New Roman" w:hAnsi="Times New Roman" w:cs="Times New Roman"/>
          <w:sz w:val="24"/>
          <w:szCs w:val="24"/>
        </w:rPr>
        <w:t xml:space="preserve"> of </w:t>
      </w:r>
      <w:r w:rsidRPr="00697F03">
        <w:rPr>
          <w:rFonts w:ascii="Times New Roman" w:hAnsi="Times New Roman" w:cs="Times New Roman"/>
          <w:sz w:val="24"/>
          <w:szCs w:val="24"/>
        </w:rPr>
        <w:t>hair coloring and chemical texture services and develop skills in manicure and pedicure procedures.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516CA2B4" w14:textId="77777777" w:rsidR="00085C8E" w:rsidRPr="00697F03" w:rsidRDefault="00085C8E" w:rsidP="00085C8E">
      <w:pPr>
        <w:spacing w:after="0"/>
        <w:rPr>
          <w:rFonts w:ascii="Times New Roman" w:hAnsi="Times New Roman" w:cs="Times New Roman"/>
          <w:sz w:val="24"/>
          <w:szCs w:val="24"/>
        </w:rPr>
      </w:pPr>
      <w:r w:rsidRPr="00697F03">
        <w:rPr>
          <w:rFonts w:ascii="Times New Roman" w:hAnsi="Times New Roman" w:cs="Times New Roman"/>
          <w:b/>
          <w:bCs/>
          <w:sz w:val="24"/>
          <w:szCs w:val="24"/>
        </w:rPr>
        <w:t>Note:</w:t>
      </w:r>
    </w:p>
    <w:p w14:paraId="4FAAAE94" w14:textId="77777777" w:rsidR="00085C8E" w:rsidRPr="00697F03" w:rsidRDefault="00085C8E" w:rsidP="00085C8E">
      <w:pPr>
        <w:spacing w:after="0"/>
        <w:rPr>
          <w:rFonts w:ascii="Times New Roman" w:hAnsi="Times New Roman" w:cs="Times New Roman"/>
          <w:sz w:val="24"/>
          <w:szCs w:val="24"/>
        </w:rPr>
      </w:pPr>
      <w:r w:rsidRPr="00697F03">
        <w:rPr>
          <w:rFonts w:ascii="Times New Roman" w:hAnsi="Times New Roman" w:cs="Times New Roman"/>
          <w:sz w:val="24"/>
          <w:szCs w:val="24"/>
        </w:rPr>
        <w:t>The Virginia Administrative Code regulates the class size for this course. For additional information, see </w:t>
      </w:r>
      <w:hyperlink r:id="rId8" w:tgtFrame="_blank" w:history="1">
        <w:r w:rsidRPr="00697F03">
          <w:rPr>
            <w:rStyle w:val="Hyperlink"/>
            <w:rFonts w:ascii="Times New Roman" w:hAnsi="Times New Roman" w:cs="Times New Roman"/>
            <w:sz w:val="24"/>
            <w:szCs w:val="24"/>
          </w:rPr>
          <w:t>8VAC20-120-150</w:t>
        </w:r>
      </w:hyperlink>
      <w:r w:rsidRPr="00697F03">
        <w:rPr>
          <w:rFonts w:ascii="Times New Roman" w:hAnsi="Times New Roman" w:cs="Times New Roman"/>
          <w:sz w:val="24"/>
          <w:szCs w:val="24"/>
        </w:rPr>
        <w:t xml:space="preserve">, "Maximum class size," or contact the </w:t>
      </w:r>
      <w:r w:rsidRPr="001227B9">
        <w:rPr>
          <w:rFonts w:ascii="Times New Roman" w:hAnsi="Times New Roman" w:cs="Times New Roman"/>
          <w:sz w:val="24"/>
          <w:szCs w:val="24"/>
        </w:rPr>
        <w:t xml:space="preserve">Virginia Department of Education Office of Career and Technical Education </w:t>
      </w:r>
      <w:r w:rsidRPr="00697F03">
        <w:rPr>
          <w:rFonts w:ascii="Times New Roman" w:hAnsi="Times New Roman" w:cs="Times New Roman"/>
          <w:sz w:val="24"/>
          <w:szCs w:val="24"/>
        </w:rPr>
        <w:t>at </w:t>
      </w:r>
      <w:hyperlink r:id="rId9" w:history="1">
        <w:r w:rsidRPr="00697F03">
          <w:rPr>
            <w:rStyle w:val="Hyperlink"/>
            <w:rFonts w:ascii="Times New Roman" w:hAnsi="Times New Roman" w:cs="Times New Roman"/>
            <w:sz w:val="24"/>
            <w:szCs w:val="24"/>
          </w:rPr>
          <w:t>cte@doe.virginia.gov</w:t>
        </w:r>
      </w:hyperlink>
      <w:r w:rsidRPr="00697F03">
        <w:rPr>
          <w:rFonts w:ascii="Times New Roman" w:hAnsi="Times New Roman" w:cs="Times New Roman"/>
          <w:sz w:val="24"/>
          <w:szCs w:val="24"/>
        </w:rPr>
        <w:t>.</w:t>
      </w:r>
    </w:p>
    <w:p w14:paraId="61F83FC7" w14:textId="77777777" w:rsidR="00085C8E" w:rsidRDefault="00085C8E" w:rsidP="00085C8E">
      <w:pPr>
        <w:spacing w:after="0"/>
        <w:rPr>
          <w:rFonts w:ascii="Times New Roman" w:hAnsi="Times New Roman" w:cs="Times New Roman"/>
          <w:b/>
          <w:bCs/>
          <w:sz w:val="24"/>
          <w:szCs w:val="24"/>
        </w:rPr>
      </w:pPr>
    </w:p>
    <w:p w14:paraId="0BB3913C" w14:textId="77777777" w:rsidR="00085C8E" w:rsidRPr="001227B9" w:rsidRDefault="00085C8E" w:rsidP="00085C8E">
      <w:pPr>
        <w:spacing w:after="0"/>
        <w:rPr>
          <w:rFonts w:ascii="Times New Roman" w:hAnsi="Times New Roman" w:cs="Times New Roman"/>
          <w:sz w:val="24"/>
          <w:szCs w:val="24"/>
        </w:rPr>
      </w:pPr>
      <w:r w:rsidRPr="001227B9">
        <w:rPr>
          <w:rFonts w:ascii="Times New Roman" w:hAnsi="Times New Roman" w:cs="Times New Roman"/>
          <w:b/>
          <w:bCs/>
          <w:sz w:val="24"/>
          <w:szCs w:val="24"/>
        </w:rPr>
        <w:t>Note:</w:t>
      </w:r>
    </w:p>
    <w:p w14:paraId="02D75968" w14:textId="77777777" w:rsidR="00085C8E" w:rsidRPr="001227B9" w:rsidRDefault="00085C8E" w:rsidP="00085C8E">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Cosmetology students must satisfy a minimum of 840 hours of instruction in a three-year coherent sequence of courses to be eligible to take the Board for Barbers and Cosmetology licensing examination. Upon successful completion of the program, students may earn the Virginia Board for Barbers and Cosmetology license. For more information, see </w:t>
      </w:r>
      <w:hyperlink r:id="rId10" w:tgtFrame="_blank" w:history="1">
        <w:r w:rsidRPr="001227B9">
          <w:rPr>
            <w:rFonts w:ascii="Times New Roman" w:eastAsia="Times New Roman" w:hAnsi="Times New Roman" w:cs="Times New Roman"/>
            <w:color w:val="054985"/>
            <w:sz w:val="24"/>
            <w:szCs w:val="24"/>
            <w:u w:val="single"/>
          </w:rPr>
          <w:t>Superintendent's Memo 075-16</w:t>
        </w:r>
      </w:hyperlink>
      <w:hyperlink r:id="rId11" w:tgtFrame="_blank" w:tooltip="Open this document with ReadSpeaker docReader" w:history="1">
        <w:r w:rsidRPr="001227B9">
          <w:rPr>
            <w:rFonts w:ascii="Times New Roman" w:eastAsia="Times New Roman" w:hAnsi="Times New Roman" w:cs="Times New Roman"/>
            <w:color w:val="054985"/>
            <w:sz w:val="24"/>
            <w:szCs w:val="24"/>
            <w:u w:val="single"/>
          </w:rPr>
          <w:t> </w:t>
        </w:r>
      </w:hyperlink>
      <w:r w:rsidRPr="001227B9">
        <w:rPr>
          <w:rFonts w:ascii="Times New Roman" w:eastAsia="Times New Roman" w:hAnsi="Times New Roman" w:cs="Times New Roman"/>
          <w:color w:val="273540"/>
          <w:sz w:val="24"/>
          <w:szCs w:val="24"/>
        </w:rPr>
        <w:t>and </w:t>
      </w:r>
      <w:hyperlink r:id="rId12" w:tgtFrame="_blank" w:history="1">
        <w:r w:rsidRPr="001227B9">
          <w:rPr>
            <w:rFonts w:ascii="Times New Roman" w:eastAsia="Times New Roman" w:hAnsi="Times New Roman" w:cs="Times New Roman"/>
            <w:color w:val="054985"/>
            <w:sz w:val="24"/>
            <w:szCs w:val="24"/>
            <w:u w:val="single"/>
          </w:rPr>
          <w:t>Superintendent's Memo 072-17</w:t>
        </w:r>
      </w:hyperlink>
      <w:r w:rsidRPr="001227B9">
        <w:rPr>
          <w:rFonts w:ascii="Times New Roman" w:eastAsia="Times New Roman" w:hAnsi="Times New Roman" w:cs="Times New Roman"/>
          <w:color w:val="273540"/>
          <w:sz w:val="24"/>
          <w:szCs w:val="24"/>
        </w:rPr>
        <w:t>.</w:t>
      </w:r>
      <w:r>
        <w:rPr>
          <w:rFonts w:ascii="Times New Roman" w:eastAsia="Times New Roman" w:hAnsi="Times New Roman" w:cs="Times New Roman"/>
          <w:color w:val="273540"/>
          <w:sz w:val="24"/>
          <w:szCs w:val="24"/>
        </w:rPr>
        <w:t xml:space="preserve"> </w:t>
      </w:r>
    </w:p>
    <w:p w14:paraId="1A8D9D83" w14:textId="77777777" w:rsidR="00085C8E" w:rsidRPr="001227B9" w:rsidRDefault="00085C8E" w:rsidP="00085C8E">
      <w:pPr>
        <w:spacing w:after="0"/>
        <w:rPr>
          <w:rFonts w:ascii="Times New Roman" w:hAnsi="Times New Roman" w:cs="Times New Roman"/>
          <w:b/>
          <w:bCs/>
          <w:sz w:val="24"/>
          <w:szCs w:val="24"/>
        </w:rPr>
      </w:pPr>
    </w:p>
    <w:p w14:paraId="45E05CF2" w14:textId="77777777" w:rsidR="00085C8E" w:rsidRPr="001227B9" w:rsidRDefault="00085C8E" w:rsidP="00085C8E">
      <w:pPr>
        <w:spacing w:after="0" w:line="240" w:lineRule="auto"/>
        <w:rPr>
          <w:rFonts w:ascii="Times New Roman" w:hAnsi="Times New Roman" w:cs="Times New Roman"/>
          <w:b/>
          <w:sz w:val="24"/>
          <w:szCs w:val="24"/>
        </w:rPr>
      </w:pPr>
      <w:r w:rsidRPr="001227B9">
        <w:rPr>
          <w:rFonts w:ascii="Times New Roman" w:hAnsi="Times New Roman" w:cs="Times New Roman"/>
          <w:b/>
          <w:sz w:val="24"/>
          <w:szCs w:val="24"/>
        </w:rPr>
        <w:t>Note:</w:t>
      </w:r>
    </w:p>
    <w:p w14:paraId="4B5A7CCA" w14:textId="77777777" w:rsidR="00085C8E" w:rsidRPr="001227B9" w:rsidRDefault="00085C8E" w:rsidP="00085C8E">
      <w:pPr>
        <w:shd w:val="clear" w:color="auto" w:fill="FFFFFF"/>
        <w:spacing w:after="0" w:line="240" w:lineRule="auto"/>
        <w:rPr>
          <w:rFonts w:ascii="Times New Roman" w:eastAsia="Times New Roman" w:hAnsi="Times New Roman" w:cs="Times New Roman"/>
          <w:color w:val="273540"/>
          <w:sz w:val="24"/>
          <w:szCs w:val="24"/>
        </w:rPr>
      </w:pPr>
      <w:r w:rsidRPr="001227B9">
        <w:rPr>
          <w:rFonts w:ascii="Times New Roman" w:eastAsia="Times New Roman" w:hAnsi="Times New Roman" w:cs="Times New Roman"/>
          <w:color w:val="273540"/>
          <w:sz w:val="24"/>
          <w:szCs w:val="24"/>
        </w:rPr>
        <w:t>Effective July 1, 2025, </w:t>
      </w:r>
      <w:hyperlink r:id="rId13" w:tgtFrame="_blank" w:history="1">
        <w:r w:rsidRPr="001227B9">
          <w:rPr>
            <w:rFonts w:ascii="Times New Roman" w:eastAsia="Times New Roman" w:hAnsi="Times New Roman" w:cs="Times New Roman"/>
            <w:color w:val="054985"/>
            <w:sz w:val="24"/>
            <w:szCs w:val="24"/>
            <w:u w:val="single"/>
          </w:rPr>
          <w:t>Section 54.1-700</w:t>
        </w:r>
      </w:hyperlink>
      <w:r w:rsidRPr="001227B9">
        <w:rPr>
          <w:rFonts w:ascii="Times New Roman" w:eastAsia="Times New Roman" w:hAnsi="Times New Roman" w:cs="Times New Roman"/>
          <w:color w:val="273540"/>
          <w:sz w:val="24"/>
          <w:szCs w:val="24"/>
        </w:rPr>
        <w:t> of the Code of Virginia updated the definitions of cosmetologist and cosmetology to clarify that cosmetic treatments are not included in these definitions. As a result, straight razor shaving and body treatments will no longer be in the scope of the cosmetology program. For additional information, reference </w:t>
      </w:r>
      <w:hyperlink r:id="rId14" w:tgtFrame="_blank" w:history="1">
        <w:r w:rsidRPr="001227B9">
          <w:rPr>
            <w:rFonts w:ascii="Times New Roman" w:eastAsia="Times New Roman" w:hAnsi="Times New Roman" w:cs="Times New Roman"/>
            <w:color w:val="054985"/>
            <w:sz w:val="24"/>
            <w:szCs w:val="24"/>
            <w:u w:val="single"/>
          </w:rPr>
          <w:t>18VAC41-20-210</w:t>
        </w:r>
      </w:hyperlink>
      <w:r w:rsidRPr="001227B9">
        <w:rPr>
          <w:rFonts w:ascii="Times New Roman" w:eastAsia="Times New Roman" w:hAnsi="Times New Roman" w:cs="Times New Roman"/>
          <w:color w:val="273540"/>
          <w:sz w:val="24"/>
          <w:szCs w:val="24"/>
        </w:rPr>
        <w:t> for curriculum requirements and </w:t>
      </w:r>
      <w:hyperlink r:id="rId15" w:tgtFrame="_blank" w:history="1">
        <w:r w:rsidRPr="001227B9">
          <w:rPr>
            <w:rFonts w:ascii="Times New Roman" w:eastAsia="Times New Roman" w:hAnsi="Times New Roman" w:cs="Times New Roman"/>
            <w:color w:val="054985"/>
            <w:sz w:val="24"/>
            <w:szCs w:val="24"/>
            <w:u w:val="single"/>
          </w:rPr>
          <w:t>18VAC41-20-220</w:t>
        </w:r>
      </w:hyperlink>
      <w:r w:rsidRPr="001227B9">
        <w:rPr>
          <w:rFonts w:ascii="Times New Roman" w:eastAsia="Times New Roman" w:hAnsi="Times New Roman" w:cs="Times New Roman"/>
          <w:color w:val="273540"/>
          <w:sz w:val="24"/>
          <w:szCs w:val="24"/>
        </w:rPr>
        <w:t> for practical performance requirements.</w:t>
      </w:r>
    </w:p>
    <w:p w14:paraId="07583D40" w14:textId="77777777" w:rsidR="00205597" w:rsidRDefault="00205597" w:rsidP="00EA1CE7">
      <w:pPr>
        <w:spacing w:after="0"/>
        <w:rPr>
          <w:rFonts w:ascii="Times New Roman" w:hAnsi="Times New Roman" w:cs="Times New Roman"/>
          <w:b/>
          <w:bCs/>
          <w:sz w:val="24"/>
          <w:szCs w:val="24"/>
        </w:rPr>
      </w:pPr>
    </w:p>
    <w:p w14:paraId="64672F6A" w14:textId="7EE5AE72" w:rsidR="00EA1CE7" w:rsidRPr="00EA1CE7" w:rsidRDefault="00EA1CE7" w:rsidP="00EA1CE7">
      <w:pPr>
        <w:spacing w:after="0"/>
        <w:rPr>
          <w:rFonts w:ascii="Times New Roman" w:hAnsi="Times New Roman" w:cs="Times New Roman"/>
          <w:sz w:val="24"/>
          <w:szCs w:val="24"/>
        </w:rPr>
      </w:pPr>
      <w:r w:rsidRPr="00EA1CE7">
        <w:rPr>
          <w:rFonts w:ascii="Times New Roman" w:hAnsi="Times New Roman" w:cs="Times New Roman"/>
          <w:b/>
          <w:bCs/>
          <w:sz w:val="24"/>
          <w:szCs w:val="24"/>
        </w:rPr>
        <w:t>Credentials, Course Sequences, and Career Clusters/Pathways can be found here:</w:t>
      </w:r>
    </w:p>
    <w:p w14:paraId="6592E513" w14:textId="77777777" w:rsidR="00EA1CE7" w:rsidRPr="00EA1CE7" w:rsidRDefault="00EA1CE7" w:rsidP="00EA1CE7">
      <w:pPr>
        <w:spacing w:after="0"/>
        <w:rPr>
          <w:rFonts w:ascii="Times New Roman" w:hAnsi="Times New Roman" w:cs="Times New Roman"/>
          <w:sz w:val="24"/>
          <w:szCs w:val="24"/>
        </w:rPr>
      </w:pPr>
      <w:hyperlink r:id="rId16" w:tgtFrame="_blank" w:history="1">
        <w:r w:rsidRPr="00EA1CE7">
          <w:rPr>
            <w:rStyle w:val="Hyperlink"/>
            <w:rFonts w:ascii="Times New Roman" w:hAnsi="Times New Roman" w:cs="Times New Roman"/>
            <w:sz w:val="24"/>
            <w:szCs w:val="24"/>
          </w:rPr>
          <w:t>https://www.cteresource.org/career-clusters/human-services/cosmetology-i/</w:t>
        </w:r>
      </w:hyperlink>
    </w:p>
    <w:p w14:paraId="4F9F380D" w14:textId="77777777" w:rsidR="00EA1CE7" w:rsidRPr="00697F03" w:rsidRDefault="00EA1CE7" w:rsidP="00EB6109">
      <w:pPr>
        <w:spacing w:after="0"/>
        <w:rPr>
          <w:rFonts w:ascii="Times New Roman" w:hAnsi="Times New Roman" w:cs="Times New Roman"/>
          <w:sz w:val="24"/>
          <w:szCs w:val="24"/>
        </w:rPr>
      </w:pPr>
    </w:p>
    <w:p w14:paraId="184C0A4B" w14:textId="199FDF72" w:rsidR="00697F03" w:rsidRDefault="00D1042A" w:rsidP="00F82490">
      <w:pPr>
        <w:rPr>
          <w:rFonts w:ascii="Times New Roman" w:hAnsi="Times New Roman" w:cs="Times New Roman"/>
        </w:rPr>
      </w:pPr>
      <w:r w:rsidRPr="00D1042A">
        <w:rPr>
          <w:rFonts w:ascii="Times New Roman" w:hAnsi="Times New Roman" w:cs="Times New Roman"/>
          <w:sz w:val="24"/>
          <w:szCs w:val="24"/>
        </w:rPr>
        <w:lastRenderedPageBreak/>
        <w:t xml:space="preserve">*Jump to </w:t>
      </w:r>
      <w:hyperlink w:anchor="demonstratingsafetysanitationanddiseasec" w:history="1">
        <w:r w:rsidRPr="00D1042A">
          <w:rPr>
            <w:rStyle w:val="Hyperlink"/>
            <w:rFonts w:ascii="Times New Roman" w:hAnsi="Times New Roman" w:cs="Times New Roman"/>
            <w:sz w:val="24"/>
            <w:szCs w:val="24"/>
          </w:rPr>
          <w:t>Cosmetology I</w:t>
        </w:r>
      </w:hyperlink>
      <w:r w:rsidRPr="00D1042A">
        <w:rPr>
          <w:rFonts w:ascii="Times New Roman" w:hAnsi="Times New Roman" w:cs="Times New Roman"/>
          <w:sz w:val="24"/>
          <w:szCs w:val="24"/>
        </w:rPr>
        <w:t>-specific content.</w:t>
      </w:r>
    </w:p>
    <w:tbl>
      <w:tblPr>
        <w:tblStyle w:val="TableGrid"/>
        <w:tblpPr w:leftFromText="180" w:rightFromText="180" w:vertAnchor="text" w:tblpY="1"/>
        <w:tblOverlap w:val="never"/>
        <w:tblW w:w="18895" w:type="dxa"/>
        <w:tblLayout w:type="fixed"/>
        <w:tblCellMar>
          <w:left w:w="115" w:type="dxa"/>
          <w:right w:w="115" w:type="dxa"/>
        </w:tblCellMar>
        <w:tblLook w:val="04A0" w:firstRow="1" w:lastRow="0" w:firstColumn="1" w:lastColumn="0" w:noHBand="0" w:noVBand="1"/>
      </w:tblPr>
      <w:tblGrid>
        <w:gridCol w:w="590"/>
        <w:gridCol w:w="3117"/>
        <w:gridCol w:w="3848"/>
        <w:gridCol w:w="3600"/>
        <w:gridCol w:w="2880"/>
        <w:gridCol w:w="2610"/>
        <w:gridCol w:w="2250"/>
      </w:tblGrid>
      <w:tr w:rsidR="000003C8" w:rsidRPr="00CE0852" w14:paraId="539ADD3E" w14:textId="204A4ABB" w:rsidTr="000003C8">
        <w:trPr>
          <w:tblHeader/>
        </w:trPr>
        <w:tc>
          <w:tcPr>
            <w:tcW w:w="590" w:type="dxa"/>
            <w:tcBorders>
              <w:bottom w:val="single" w:sz="4" w:space="0" w:color="auto"/>
            </w:tcBorders>
            <w:shd w:val="clear" w:color="auto" w:fill="000000" w:themeFill="text1"/>
          </w:tcPr>
          <w:p w14:paraId="00C1B72F" w14:textId="77777777" w:rsidR="000003C8" w:rsidRPr="00CE0852" w:rsidRDefault="000003C8" w:rsidP="00CE0852">
            <w:pPr>
              <w:rPr>
                <w:rFonts w:ascii="Times New Roman" w:eastAsia="Times New Roman" w:hAnsi="Times New Roman" w:cs="Times New Roman"/>
                <w:b/>
                <w:bCs/>
                <w:color w:val="FFFFFF" w:themeColor="background1"/>
                <w:sz w:val="24"/>
                <w:szCs w:val="24"/>
              </w:rPr>
            </w:pPr>
          </w:p>
        </w:tc>
        <w:tc>
          <w:tcPr>
            <w:tcW w:w="3117" w:type="dxa"/>
            <w:tcBorders>
              <w:bottom w:val="single" w:sz="4" w:space="0" w:color="auto"/>
            </w:tcBorders>
            <w:shd w:val="clear" w:color="auto" w:fill="000000" w:themeFill="text1"/>
            <w:tcMar>
              <w:top w:w="43" w:type="dxa"/>
              <w:left w:w="115" w:type="dxa"/>
              <w:bottom w:w="43" w:type="dxa"/>
              <w:right w:w="115" w:type="dxa"/>
            </w:tcMar>
          </w:tcPr>
          <w:p w14:paraId="38339C3D" w14:textId="7E20B02E" w:rsidR="000003C8" w:rsidRPr="00CE0852" w:rsidRDefault="000003C8" w:rsidP="00CE0852">
            <w:pPr>
              <w:rPr>
                <w:rFonts w:ascii="Times New Roman" w:eastAsia="Times New Roman" w:hAnsi="Times New Roman" w:cs="Times New Roman"/>
                <w:b/>
                <w:bCs/>
                <w:color w:val="FFFFFF" w:themeColor="background1"/>
                <w:sz w:val="24"/>
                <w:szCs w:val="24"/>
              </w:rPr>
            </w:pPr>
            <w:r w:rsidRPr="00CE0852">
              <w:rPr>
                <w:rFonts w:ascii="Times New Roman" w:eastAsia="Times New Roman" w:hAnsi="Times New Roman" w:cs="Times New Roman"/>
                <w:b/>
                <w:bCs/>
                <w:color w:val="FFFFFF" w:themeColor="background1"/>
                <w:sz w:val="24"/>
                <w:szCs w:val="24"/>
              </w:rPr>
              <w:t>Task/Competency</w:t>
            </w:r>
          </w:p>
        </w:tc>
        <w:tc>
          <w:tcPr>
            <w:tcW w:w="3848" w:type="dxa"/>
            <w:tcBorders>
              <w:bottom w:val="single" w:sz="4" w:space="0" w:color="auto"/>
            </w:tcBorders>
            <w:shd w:val="clear" w:color="auto" w:fill="000000" w:themeFill="text1"/>
          </w:tcPr>
          <w:p w14:paraId="59E062D3" w14:textId="1EEA1F85" w:rsidR="000003C8" w:rsidRPr="00CE0852" w:rsidRDefault="000003C8" w:rsidP="00CE0852">
            <w:pPr>
              <w:spacing w:before="100" w:beforeAutospacing="1" w:after="100" w:afterAutospacing="1"/>
              <w:rPr>
                <w:rFonts w:ascii="Times New Roman" w:eastAsia="Times New Roman" w:hAnsi="Times New Roman" w:cs="Times New Roman"/>
                <w:b/>
                <w:bCs/>
                <w:color w:val="FFFFFF" w:themeColor="background1"/>
                <w:sz w:val="24"/>
                <w:szCs w:val="24"/>
              </w:rPr>
            </w:pPr>
            <w:r w:rsidRPr="00CE0852">
              <w:rPr>
                <w:rFonts w:ascii="Times New Roman" w:eastAsia="Times New Roman" w:hAnsi="Times New Roman" w:cs="Times New Roman"/>
                <w:b/>
                <w:bCs/>
                <w:color w:val="FFFFFF" w:themeColor="background1"/>
                <w:sz w:val="24"/>
                <w:szCs w:val="24"/>
              </w:rPr>
              <w:t>Definition</w:t>
            </w:r>
          </w:p>
        </w:tc>
        <w:tc>
          <w:tcPr>
            <w:tcW w:w="3600" w:type="dxa"/>
            <w:tcBorders>
              <w:bottom w:val="single" w:sz="4" w:space="0" w:color="auto"/>
            </w:tcBorders>
            <w:shd w:val="clear" w:color="auto" w:fill="000000" w:themeFill="text1"/>
          </w:tcPr>
          <w:p w14:paraId="2EFDA475" w14:textId="3C13CFC2" w:rsidR="000003C8" w:rsidRPr="00CE0852" w:rsidRDefault="000003C8" w:rsidP="00CE0852">
            <w:pPr>
              <w:spacing w:before="100" w:beforeAutospacing="1" w:after="100" w:afterAutospacing="1"/>
              <w:rPr>
                <w:rFonts w:ascii="Times New Roman" w:eastAsia="Times New Roman" w:hAnsi="Times New Roman" w:cs="Times New Roman"/>
                <w:b/>
                <w:bCs/>
                <w:color w:val="FFFFFF" w:themeColor="background1"/>
                <w:sz w:val="24"/>
                <w:szCs w:val="24"/>
              </w:rPr>
            </w:pPr>
            <w:r w:rsidRPr="00CE0852">
              <w:rPr>
                <w:rFonts w:ascii="Times New Roman" w:eastAsia="Times New Roman" w:hAnsi="Times New Roman" w:cs="Times New Roman"/>
                <w:b/>
                <w:bCs/>
                <w:color w:val="FFFFFF" w:themeColor="background1"/>
                <w:sz w:val="24"/>
                <w:szCs w:val="24"/>
              </w:rPr>
              <w:t>Process/Skill Questions</w:t>
            </w:r>
          </w:p>
        </w:tc>
        <w:tc>
          <w:tcPr>
            <w:tcW w:w="2880" w:type="dxa"/>
            <w:tcBorders>
              <w:bottom w:val="single" w:sz="4" w:space="0" w:color="auto"/>
            </w:tcBorders>
            <w:shd w:val="clear" w:color="auto" w:fill="000000" w:themeFill="text1"/>
          </w:tcPr>
          <w:p w14:paraId="76424841" w14:textId="2E0F0762" w:rsidR="000003C8" w:rsidRPr="00CE0852" w:rsidRDefault="000003C8" w:rsidP="00CE0852">
            <w:pPr>
              <w:spacing w:before="100" w:beforeAutospacing="1" w:after="100" w:afterAutospacing="1"/>
              <w:rPr>
                <w:rFonts w:ascii="Times New Roman" w:eastAsia="Times New Roman" w:hAnsi="Times New Roman" w:cs="Times New Roman"/>
                <w:b/>
                <w:bCs/>
                <w:color w:val="FFFFFF" w:themeColor="background1"/>
                <w:sz w:val="24"/>
                <w:szCs w:val="24"/>
              </w:rPr>
            </w:pPr>
            <w:r w:rsidRPr="00CE0852">
              <w:rPr>
                <w:rFonts w:ascii="Times New Roman" w:eastAsia="Times New Roman" w:hAnsi="Times New Roman" w:cs="Times New Roman"/>
                <w:b/>
                <w:bCs/>
                <w:color w:val="FFFFFF" w:themeColor="background1"/>
                <w:sz w:val="24"/>
                <w:szCs w:val="24"/>
              </w:rPr>
              <w:t>SOL Correlations</w:t>
            </w:r>
          </w:p>
        </w:tc>
        <w:tc>
          <w:tcPr>
            <w:tcW w:w="2610" w:type="dxa"/>
            <w:tcBorders>
              <w:bottom w:val="single" w:sz="4" w:space="0" w:color="auto"/>
            </w:tcBorders>
            <w:shd w:val="clear" w:color="auto" w:fill="000000" w:themeFill="text1"/>
          </w:tcPr>
          <w:p w14:paraId="61C97D95" w14:textId="6977D7AE" w:rsidR="000003C8" w:rsidRPr="00CE0852" w:rsidRDefault="0086291E" w:rsidP="00CE0852">
            <w:pPr>
              <w:spacing w:before="100" w:beforeAutospacing="1" w:after="100" w:afterAutospacing="1"/>
              <w:rPr>
                <w:rFonts w:ascii="Times New Roman" w:eastAsia="Times New Roman" w:hAnsi="Times New Roman" w:cs="Times New Roman"/>
                <w:b/>
                <w:bCs/>
                <w:color w:val="FFFFFF" w:themeColor="background1"/>
                <w:sz w:val="24"/>
                <w:szCs w:val="24"/>
              </w:rPr>
            </w:pPr>
            <w:r w:rsidRPr="00CE0852">
              <w:rPr>
                <w:rFonts w:ascii="Times New Roman" w:eastAsia="Times New Roman" w:hAnsi="Times New Roman" w:cs="Times New Roman"/>
                <w:b/>
                <w:bCs/>
                <w:color w:val="FFFFFF" w:themeColor="background1"/>
                <w:sz w:val="24"/>
                <w:szCs w:val="24"/>
              </w:rPr>
              <w:t>State Board Correlations</w:t>
            </w:r>
          </w:p>
        </w:tc>
        <w:tc>
          <w:tcPr>
            <w:tcW w:w="2250" w:type="dxa"/>
            <w:tcBorders>
              <w:bottom w:val="single" w:sz="4" w:space="0" w:color="auto"/>
            </w:tcBorders>
            <w:shd w:val="clear" w:color="auto" w:fill="000000" w:themeFill="text1"/>
          </w:tcPr>
          <w:p w14:paraId="5D21A78C" w14:textId="5F73685E" w:rsidR="000003C8" w:rsidRPr="00CE0852" w:rsidRDefault="0086291E" w:rsidP="00CE0852">
            <w:pPr>
              <w:spacing w:before="100" w:beforeAutospacing="1" w:after="100" w:afterAutospacing="1"/>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SkillsUSA</w:t>
            </w:r>
          </w:p>
        </w:tc>
      </w:tr>
      <w:tr w:rsidR="000003C8" w:rsidRPr="00CE0852" w14:paraId="2EB7ECBB" w14:textId="6F2587DD" w:rsidTr="000003C8">
        <w:tc>
          <w:tcPr>
            <w:tcW w:w="590" w:type="dxa"/>
            <w:shd w:val="clear" w:color="auto" w:fill="D0CECE" w:themeFill="background2" w:themeFillShade="E6"/>
          </w:tcPr>
          <w:p w14:paraId="4B2278A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047ADD8F" w14:textId="28F4C28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bookmarkStart w:id="1" w:name="_Toc67297988"/>
            <w:r w:rsidRPr="00CE0852">
              <w:rPr>
                <w:rFonts w:ascii="Times New Roman" w:hAnsi="Times New Roman" w:cs="Times New Roman"/>
                <w:b/>
                <w:bCs/>
                <w:sz w:val="24"/>
                <w:szCs w:val="24"/>
              </w:rPr>
              <w:t>Demonstrating Personal Qualities and Abilities</w:t>
            </w:r>
            <w:bookmarkEnd w:id="1"/>
          </w:p>
        </w:tc>
        <w:tc>
          <w:tcPr>
            <w:tcW w:w="3848" w:type="dxa"/>
            <w:shd w:val="clear" w:color="auto" w:fill="D0CECE" w:themeFill="background2" w:themeFillShade="E6"/>
          </w:tcPr>
          <w:p w14:paraId="7892705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tcPr>
          <w:p w14:paraId="24ECBF0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296A42E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6C95179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0DDA199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99C1120" w14:textId="03150D94" w:rsidTr="000003C8">
        <w:tc>
          <w:tcPr>
            <w:tcW w:w="590" w:type="dxa"/>
          </w:tcPr>
          <w:p w14:paraId="6599C3DE" w14:textId="3133B87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w:t>
            </w:r>
          </w:p>
        </w:tc>
        <w:tc>
          <w:tcPr>
            <w:tcW w:w="3117" w:type="dxa"/>
            <w:tcMar>
              <w:top w:w="43" w:type="dxa"/>
              <w:left w:w="115" w:type="dxa"/>
              <w:bottom w:w="43" w:type="dxa"/>
              <w:right w:w="115" w:type="dxa"/>
            </w:tcMar>
          </w:tcPr>
          <w:p w14:paraId="56FBFC61" w14:textId="2838B6F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creativity and innovation.</w:t>
            </w:r>
          </w:p>
        </w:tc>
        <w:tc>
          <w:tcPr>
            <w:tcW w:w="3848" w:type="dxa"/>
          </w:tcPr>
          <w:p w14:paraId="22CF5C93"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 </w:t>
            </w:r>
          </w:p>
          <w:p w14:paraId="6B9A574E"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81F342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discussing the importance of creativity and innovation in the workplace </w:t>
            </w:r>
          </w:p>
          <w:p w14:paraId="3020208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brainstorming and contributing ideas, strategies, and solutions </w:t>
            </w:r>
          </w:p>
          <w:p w14:paraId="5B8C672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developing and/or improving products, services, or processes </w:t>
            </w:r>
          </w:p>
          <w:p w14:paraId="345F39E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and allocating available resources. </w:t>
            </w:r>
          </w:p>
          <w:p w14:paraId="1C0E023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443C7BB4"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are </w:t>
            </w:r>
            <w:r w:rsidRPr="00CE0852">
              <w:rPr>
                <w:rFonts w:ascii="Times New Roman" w:eastAsia="Times New Roman" w:hAnsi="Times New Roman" w:cs="Times New Roman"/>
                <w:i/>
                <w:iCs/>
                <w:sz w:val="24"/>
                <w:szCs w:val="24"/>
              </w:rPr>
              <w:t>creativity</w:t>
            </w:r>
            <w:r w:rsidRPr="00CE0852">
              <w:rPr>
                <w:rFonts w:ascii="Times New Roman" w:eastAsia="Times New Roman" w:hAnsi="Times New Roman" w:cs="Times New Roman"/>
                <w:sz w:val="24"/>
                <w:szCs w:val="24"/>
              </w:rPr>
              <w:t xml:space="preserve"> and </w:t>
            </w:r>
            <w:r w:rsidRPr="00CE0852">
              <w:rPr>
                <w:rFonts w:ascii="Times New Roman" w:eastAsia="Times New Roman" w:hAnsi="Times New Roman" w:cs="Times New Roman"/>
                <w:i/>
                <w:iCs/>
                <w:sz w:val="24"/>
                <w:szCs w:val="24"/>
              </w:rPr>
              <w:t>innovation</w:t>
            </w:r>
            <w:r w:rsidRPr="00CE0852">
              <w:rPr>
                <w:rFonts w:ascii="Times New Roman" w:eastAsia="Times New Roman" w:hAnsi="Times New Roman" w:cs="Times New Roman"/>
                <w:sz w:val="24"/>
                <w:szCs w:val="24"/>
              </w:rPr>
              <w:t>? Why are they important in the workplace? </w:t>
            </w:r>
          </w:p>
          <w:p w14:paraId="5F6271B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brainstorm and contribute ideas within a team? </w:t>
            </w:r>
          </w:p>
          <w:p w14:paraId="5EB27F8E"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might one improve a product, service, or process in a career pathway? </w:t>
            </w:r>
          </w:p>
          <w:p w14:paraId="51477038" w14:textId="2F8BEF49"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resources are needed to solve a problem? How should these resources be allocated? </w:t>
            </w:r>
          </w:p>
          <w:p w14:paraId="6076A2F5" w14:textId="364FD42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6DE3F224"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9.W, 9.R, 10.C, 10.DSR, 10.RI, 10.W, 10.R, 11.C, 11.DSR, 11.RI, 11.W, 11.R, 12.C, 12.DSR, 12.RI, 12.W, 12.R</w:t>
            </w:r>
          </w:p>
          <w:p w14:paraId="5CCD48B0" w14:textId="77777777" w:rsidR="000003C8" w:rsidRPr="00CE0852" w:rsidRDefault="000003C8" w:rsidP="00CE0852">
            <w:pPr>
              <w:rPr>
                <w:rFonts w:ascii="Times New Roman" w:eastAsia="Times New Roman" w:hAnsi="Times New Roman" w:cs="Times New Roman"/>
                <w:sz w:val="24"/>
                <w:szCs w:val="24"/>
              </w:rPr>
            </w:pPr>
          </w:p>
          <w:p w14:paraId="4A6A65D3"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6ED119FB" w14:textId="77777777" w:rsidR="000003C8" w:rsidRPr="00CE0852" w:rsidRDefault="000003C8" w:rsidP="00CE0852">
            <w:pPr>
              <w:rPr>
                <w:rFonts w:ascii="Times New Roman" w:eastAsia="Times New Roman" w:hAnsi="Times New Roman" w:cs="Times New Roman"/>
                <w:sz w:val="24"/>
                <w:szCs w:val="24"/>
              </w:rPr>
            </w:pPr>
          </w:p>
          <w:p w14:paraId="66DE9337"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425681B2" w14:textId="03C2878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lang w:val="pt-BR"/>
              </w:rPr>
              <w:br/>
            </w: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BIO.1, CH.1, ES.1</w:t>
            </w:r>
          </w:p>
        </w:tc>
        <w:tc>
          <w:tcPr>
            <w:tcW w:w="2610" w:type="dxa"/>
          </w:tcPr>
          <w:p w14:paraId="0BBA6AB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9B6981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06796C6" w14:textId="4CF4B1F3" w:rsidTr="000003C8">
        <w:tc>
          <w:tcPr>
            <w:tcW w:w="590" w:type="dxa"/>
          </w:tcPr>
          <w:p w14:paraId="097487EF" w14:textId="58D580F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w:t>
            </w:r>
          </w:p>
        </w:tc>
        <w:tc>
          <w:tcPr>
            <w:tcW w:w="3117" w:type="dxa"/>
            <w:tcMar>
              <w:top w:w="43" w:type="dxa"/>
              <w:left w:w="115" w:type="dxa"/>
              <w:bottom w:w="43" w:type="dxa"/>
              <w:right w:w="115" w:type="dxa"/>
            </w:tcMar>
          </w:tcPr>
          <w:p w14:paraId="568F93B8" w14:textId="11C1251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critical thinking and problem-solving.</w:t>
            </w:r>
          </w:p>
        </w:tc>
        <w:tc>
          <w:tcPr>
            <w:tcW w:w="3848" w:type="dxa"/>
          </w:tcPr>
          <w:p w14:paraId="39B81D39"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71EB1E2C"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6745ECF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recognizing and analyzing problems</w:t>
            </w:r>
          </w:p>
          <w:p w14:paraId="009FE69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evaluating potential solutions and resources</w:t>
            </w:r>
          </w:p>
          <w:p w14:paraId="115D1CAC"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a logical approach to make decisions and solve problems</w:t>
            </w:r>
          </w:p>
          <w:p w14:paraId="2B8B8C28" w14:textId="149851A8"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implementing effective courses of action.</w:t>
            </w:r>
          </w:p>
          <w:p w14:paraId="5D22E703" w14:textId="3B82663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7577E28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What is an example of a situation where one could use a reasoning model to make a decision?</w:t>
            </w:r>
          </w:p>
          <w:p w14:paraId="133AD48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What steps might one take to make a decision or solve a problem?</w:t>
            </w:r>
          </w:p>
          <w:p w14:paraId="52F8E7FC"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questions one might ask when analyzing problems?</w:t>
            </w:r>
          </w:p>
          <w:p w14:paraId="31E88251"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potential solutions be evaluated?</w:t>
            </w:r>
          </w:p>
          <w:p w14:paraId="43771E1E" w14:textId="08D01812"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advantages and disadvantages of using a reasoning approach to make a decision or solve a problem?</w:t>
            </w:r>
          </w:p>
          <w:p w14:paraId="1F0550E2" w14:textId="5B2A822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EAE3875"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lastRenderedPageBreak/>
              <w:t>English:</w:t>
            </w:r>
            <w:r w:rsidRPr="00CE0852">
              <w:rPr>
                <w:rFonts w:ascii="Times New Roman" w:eastAsia="Times New Roman" w:hAnsi="Times New Roman" w:cs="Times New Roman"/>
                <w:sz w:val="24"/>
                <w:szCs w:val="24"/>
              </w:rPr>
              <w:t xml:space="preserve"> 9.C, 9.DSR, 9.RI, 9.W, 9.R, 10.C, 10.DSR, 10.RI, 10.W, 10.R, 11.C, 11.DSR, 11.RI, 11.W, 11.R, 12.C, 12.DSR, 12.RI, 12.W, 12.R</w:t>
            </w:r>
          </w:p>
          <w:p w14:paraId="7CB8DD1B" w14:textId="77777777" w:rsidR="000003C8" w:rsidRPr="00CE0852" w:rsidRDefault="000003C8" w:rsidP="00CE0852">
            <w:pPr>
              <w:rPr>
                <w:rFonts w:ascii="Times New Roman" w:eastAsia="Times New Roman" w:hAnsi="Times New Roman" w:cs="Times New Roman"/>
                <w:sz w:val="24"/>
                <w:szCs w:val="24"/>
              </w:rPr>
            </w:pPr>
          </w:p>
          <w:p w14:paraId="5B0757B5"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43BCA12E" w14:textId="77777777" w:rsidR="000003C8" w:rsidRPr="00CE0852" w:rsidRDefault="000003C8" w:rsidP="00CE0852">
            <w:pPr>
              <w:rPr>
                <w:rFonts w:ascii="Times New Roman" w:eastAsia="Times New Roman" w:hAnsi="Times New Roman" w:cs="Times New Roman"/>
                <w:sz w:val="24"/>
                <w:szCs w:val="24"/>
              </w:rPr>
            </w:pPr>
          </w:p>
          <w:p w14:paraId="3680472A"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A.8, A.9, G.1, G.13, G.14, AFDA.3, AFDA.5, AFDA.8, AII.9, AII.10, AII.11, COM.1, COM.3, COM.4, COM.5, COM.8, DM.4, DM.7, DM.1*, DM.2*, DM.3*, DM.9*, PS.9*, PS.10*</w:t>
            </w:r>
          </w:p>
          <w:p w14:paraId="7236EDD9" w14:textId="77777777" w:rsidR="000003C8" w:rsidRPr="00CE0852" w:rsidRDefault="000003C8" w:rsidP="00CE0852">
            <w:pPr>
              <w:rPr>
                <w:rFonts w:ascii="Times New Roman" w:eastAsia="Times New Roman" w:hAnsi="Times New Roman" w:cs="Times New Roman"/>
                <w:sz w:val="24"/>
                <w:szCs w:val="24"/>
                <w:lang w:val="pt-BR"/>
              </w:rPr>
            </w:pPr>
          </w:p>
          <w:p w14:paraId="29FCAC12" w14:textId="404F84A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BIO.1, CH.1, ES.1</w:t>
            </w:r>
          </w:p>
        </w:tc>
        <w:tc>
          <w:tcPr>
            <w:tcW w:w="2610" w:type="dxa"/>
          </w:tcPr>
          <w:p w14:paraId="5D61EA5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625B85B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46426B88" w14:textId="6C26113A" w:rsidTr="000003C8">
        <w:tc>
          <w:tcPr>
            <w:tcW w:w="590" w:type="dxa"/>
          </w:tcPr>
          <w:p w14:paraId="7BC39E3D" w14:textId="45A01CC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w:t>
            </w:r>
          </w:p>
        </w:tc>
        <w:tc>
          <w:tcPr>
            <w:tcW w:w="3117" w:type="dxa"/>
            <w:tcMar>
              <w:top w:w="43" w:type="dxa"/>
              <w:left w:w="115" w:type="dxa"/>
              <w:bottom w:w="43" w:type="dxa"/>
              <w:right w:w="115" w:type="dxa"/>
            </w:tcMar>
          </w:tcPr>
          <w:p w14:paraId="1A9A717D" w14:textId="2A7D0E0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initiative and self-direction.</w:t>
            </w:r>
          </w:p>
        </w:tc>
        <w:tc>
          <w:tcPr>
            <w:tcW w:w="3848" w:type="dxa"/>
          </w:tcPr>
          <w:p w14:paraId="1A8F250A"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25CC42CC"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08CC0F6"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recognizing the importance of proactive, independent decision making</w:t>
            </w:r>
          </w:p>
          <w:p w14:paraId="32D3460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workplace needs</w:t>
            </w:r>
          </w:p>
          <w:p w14:paraId="6E3352C3"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completing tasks with minimal direct supervision</w:t>
            </w:r>
          </w:p>
          <w:p w14:paraId="208ED402" w14:textId="415053C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solutions.</w:t>
            </w:r>
          </w:p>
          <w:p w14:paraId="32008E78" w14:textId="42EAB5E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44AAEE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initiative and self-direction?</w:t>
            </w:r>
          </w:p>
          <w:p w14:paraId="5023DFE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self-direction important in the workplace?</w:t>
            </w:r>
          </w:p>
          <w:p w14:paraId="0B528069"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an example of applying initiative?</w:t>
            </w:r>
          </w:p>
          <w:p w14:paraId="4FAF4554" w14:textId="48A05AAC"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tasks be completed with minimal direct supervision?</w:t>
            </w:r>
          </w:p>
          <w:p w14:paraId="5A666510" w14:textId="6E51867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9A99363"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9.W, 9.R, 10.C, 10.DSR, 10.RI, 10.W, 10.R, 11.C, 11.DSR, 11.RI, 11.W, 11.R, 12.C, 12.DSR, 12.RI, 12.W, 12.R</w:t>
            </w:r>
          </w:p>
          <w:p w14:paraId="79883585" w14:textId="77777777" w:rsidR="000003C8" w:rsidRPr="00CE0852" w:rsidRDefault="000003C8" w:rsidP="00CE0852">
            <w:pPr>
              <w:rPr>
                <w:rFonts w:ascii="Times New Roman" w:eastAsia="Times New Roman" w:hAnsi="Times New Roman" w:cs="Times New Roman"/>
                <w:sz w:val="24"/>
                <w:szCs w:val="24"/>
              </w:rPr>
            </w:pPr>
          </w:p>
          <w:p w14:paraId="253FFDFE" w14:textId="797A398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tc>
        <w:tc>
          <w:tcPr>
            <w:tcW w:w="2610" w:type="dxa"/>
          </w:tcPr>
          <w:p w14:paraId="22FFB15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B6FC40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43F00B8" w14:textId="59C0E270" w:rsidTr="000003C8">
        <w:tc>
          <w:tcPr>
            <w:tcW w:w="590" w:type="dxa"/>
          </w:tcPr>
          <w:p w14:paraId="07E14AA1" w14:textId="3748B88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4</w:t>
            </w:r>
          </w:p>
        </w:tc>
        <w:tc>
          <w:tcPr>
            <w:tcW w:w="3117" w:type="dxa"/>
            <w:tcMar>
              <w:top w:w="43" w:type="dxa"/>
              <w:left w:w="115" w:type="dxa"/>
              <w:bottom w:w="43" w:type="dxa"/>
              <w:right w:w="115" w:type="dxa"/>
            </w:tcMar>
          </w:tcPr>
          <w:p w14:paraId="68F8A51A" w14:textId="7BDD0D3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integrity.</w:t>
            </w:r>
          </w:p>
        </w:tc>
        <w:tc>
          <w:tcPr>
            <w:tcW w:w="3848" w:type="dxa"/>
          </w:tcPr>
          <w:p w14:paraId="6A507A20"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42178D60"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2C6A0FB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integrity</w:t>
            </w:r>
          </w:p>
          <w:p w14:paraId="7BEAB7F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recognizing the importance of having integrity in the workplace</w:t>
            </w:r>
          </w:p>
          <w:p w14:paraId="76A1B8E1"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complying with local, state, and federal laws</w:t>
            </w:r>
          </w:p>
          <w:p w14:paraId="353E8AB2"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adhering to workplace policies and procedures</w:t>
            </w:r>
          </w:p>
          <w:p w14:paraId="7B23ECC9" w14:textId="2174F44F"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exhibiting honesty, fairness, and respect toward self, others, and property.</w:t>
            </w:r>
          </w:p>
          <w:p w14:paraId="25E2D381" w14:textId="62D1B0B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46C9699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What is a recent example of an employer failing to comply with the law?</w:t>
            </w:r>
          </w:p>
          <w:p w14:paraId="37E5CF0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lastRenderedPageBreak/>
              <w:t>Where can one find information on local, state, and federal laws?</w:t>
            </w:r>
          </w:p>
          <w:p w14:paraId="064335D4"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workplace policies and rules affect employees’ personal lives?</w:t>
            </w:r>
          </w:p>
          <w:p w14:paraId="5B74BF09"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demonstrate integrity?</w:t>
            </w:r>
          </w:p>
          <w:p w14:paraId="44D25395" w14:textId="723FBF30"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an employee respond when he/she sees a coworker failing to comply with a workplace policy or procedure?</w:t>
            </w:r>
          </w:p>
          <w:p w14:paraId="09D8B569" w14:textId="4ED8E7C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CC8D2B7"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lastRenderedPageBreak/>
              <w:t>English:</w:t>
            </w:r>
            <w:r w:rsidRPr="00CE0852">
              <w:rPr>
                <w:rFonts w:ascii="Times New Roman" w:eastAsia="Times New Roman" w:hAnsi="Times New Roman" w:cs="Times New Roman"/>
                <w:sz w:val="24"/>
                <w:szCs w:val="24"/>
              </w:rPr>
              <w:t xml:space="preserve"> 9.C, 10.C, 11.C, 12.C</w:t>
            </w:r>
          </w:p>
          <w:p w14:paraId="0F487A12" w14:textId="77777777" w:rsidR="000003C8" w:rsidRPr="00CE0852" w:rsidRDefault="000003C8" w:rsidP="00CE0852">
            <w:pPr>
              <w:rPr>
                <w:rFonts w:ascii="Times New Roman" w:eastAsia="Times New Roman" w:hAnsi="Times New Roman" w:cs="Times New Roman"/>
                <w:sz w:val="24"/>
                <w:szCs w:val="24"/>
              </w:rPr>
            </w:pPr>
          </w:p>
          <w:p w14:paraId="59B443CD" w14:textId="6A7FB1D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lastRenderedPageBreak/>
              <w:t>History and Social Science</w:t>
            </w:r>
            <w:r w:rsidRPr="00CE0852">
              <w:rPr>
                <w:rFonts w:ascii="Times New Roman" w:eastAsia="Times New Roman" w:hAnsi="Times New Roman" w:cs="Times New Roman"/>
                <w:sz w:val="24"/>
                <w:szCs w:val="24"/>
              </w:rPr>
              <w:t>: Skills GOVT, GOVT.5, Skills VUS, Skills WHI, Skills WHII</w:t>
            </w:r>
          </w:p>
        </w:tc>
        <w:tc>
          <w:tcPr>
            <w:tcW w:w="2610" w:type="dxa"/>
          </w:tcPr>
          <w:p w14:paraId="7399F45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7BBD9F9"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6281DBAF" w14:textId="5CA605E3" w:rsidTr="000003C8">
        <w:tc>
          <w:tcPr>
            <w:tcW w:w="590" w:type="dxa"/>
          </w:tcPr>
          <w:p w14:paraId="740BD52E" w14:textId="06091BD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5</w:t>
            </w:r>
          </w:p>
        </w:tc>
        <w:tc>
          <w:tcPr>
            <w:tcW w:w="3117" w:type="dxa"/>
            <w:tcMar>
              <w:top w:w="43" w:type="dxa"/>
              <w:left w:w="115" w:type="dxa"/>
              <w:bottom w:w="43" w:type="dxa"/>
              <w:right w:w="115" w:type="dxa"/>
            </w:tcMar>
          </w:tcPr>
          <w:p w14:paraId="04FE380E" w14:textId="267DBB0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work ethic.</w:t>
            </w:r>
          </w:p>
        </w:tc>
        <w:tc>
          <w:tcPr>
            <w:tcW w:w="3848" w:type="dxa"/>
          </w:tcPr>
          <w:p w14:paraId="407CF706"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31C937AE"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151D8836"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work ethic</w:t>
            </w:r>
          </w:p>
          <w:p w14:paraId="28FF29B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recognizing the importance of having a strong work ethic</w:t>
            </w:r>
          </w:p>
          <w:p w14:paraId="5FF0A18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demonstrating diligence (e.g., working with persistence to accomplish a task)</w:t>
            </w:r>
          </w:p>
          <w:p w14:paraId="2D72AE6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dependability (e.g., being reliable)</w:t>
            </w:r>
          </w:p>
          <w:p w14:paraId="2398D1BA"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accounting for one’s decisions and actions</w:t>
            </w:r>
          </w:p>
          <w:p w14:paraId="6A65CA02" w14:textId="42244E9A"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accepting the consequences of decisions and actions.</w:t>
            </w:r>
          </w:p>
          <w:p w14:paraId="27B92BC2" w14:textId="7BD8AAF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38536E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responsibility and accountability?</w:t>
            </w:r>
          </w:p>
          <w:p w14:paraId="1898B249"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consequences of not being prepared for a school or workplace assignment?</w:t>
            </w:r>
          </w:p>
          <w:p w14:paraId="34FC56F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examples of positive work ethic?</w:t>
            </w:r>
          </w:p>
          <w:p w14:paraId="4FA1F1CA"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a positive work ethic valued by teachers and employers?</w:t>
            </w:r>
          </w:p>
          <w:p w14:paraId="3B12C0F8" w14:textId="24954604"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consequences of having a poor work ethic?</w:t>
            </w:r>
          </w:p>
          <w:p w14:paraId="05D06D93" w14:textId="77D0E95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44FC91EA"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2876892A" w14:textId="77777777" w:rsidR="000003C8" w:rsidRPr="00CE0852" w:rsidRDefault="000003C8" w:rsidP="00CE0852">
            <w:pPr>
              <w:rPr>
                <w:rFonts w:ascii="Times New Roman" w:eastAsia="Times New Roman" w:hAnsi="Times New Roman" w:cs="Times New Roman"/>
                <w:sz w:val="24"/>
                <w:szCs w:val="24"/>
              </w:rPr>
            </w:pPr>
          </w:p>
          <w:p w14:paraId="6678CADA"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GOVT.5, Skills VUS, Skills WHI, Skills WHII</w:t>
            </w:r>
          </w:p>
          <w:p w14:paraId="430AE8AF" w14:textId="77777777" w:rsidR="000003C8" w:rsidRPr="00CE0852" w:rsidRDefault="000003C8" w:rsidP="00CE0852">
            <w:pPr>
              <w:rPr>
                <w:rFonts w:ascii="Times New Roman" w:eastAsia="Times New Roman" w:hAnsi="Times New Roman" w:cs="Times New Roman"/>
                <w:sz w:val="24"/>
                <w:szCs w:val="24"/>
              </w:rPr>
            </w:pPr>
          </w:p>
          <w:p w14:paraId="2808477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60A985E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683CCCE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0AC6F18" w14:textId="7F8D81EC" w:rsidTr="000003C8">
        <w:tc>
          <w:tcPr>
            <w:tcW w:w="590" w:type="dxa"/>
          </w:tcPr>
          <w:p w14:paraId="2CCF33D6" w14:textId="3BAD988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6</w:t>
            </w:r>
          </w:p>
        </w:tc>
        <w:tc>
          <w:tcPr>
            <w:tcW w:w="3117" w:type="dxa"/>
            <w:tcMar>
              <w:top w:w="43" w:type="dxa"/>
              <w:left w:w="115" w:type="dxa"/>
              <w:bottom w:w="43" w:type="dxa"/>
              <w:right w:w="115" w:type="dxa"/>
            </w:tcMar>
          </w:tcPr>
          <w:p w14:paraId="240475BB" w14:textId="0DC1841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conflict-resolution skills.</w:t>
            </w:r>
          </w:p>
        </w:tc>
        <w:tc>
          <w:tcPr>
            <w:tcW w:w="3848" w:type="dxa"/>
          </w:tcPr>
          <w:p w14:paraId="5A254A5E" w14:textId="53F5CC7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3600" w:type="dxa"/>
          </w:tcPr>
          <w:p w14:paraId="17B19DB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an example of an appropriate approach to address a workplace conflict?</w:t>
            </w:r>
          </w:p>
          <w:p w14:paraId="13FD317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735F0827"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one maintain a good working relationship with a colleague one does not like?</w:t>
            </w:r>
          </w:p>
          <w:p w14:paraId="1FC8B848"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might one approach a supervisor with whom one disagrees?</w:t>
            </w:r>
          </w:p>
          <w:p w14:paraId="122337A2" w14:textId="30A6DE26"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personality issues affect workflow?</w:t>
            </w:r>
          </w:p>
          <w:p w14:paraId="63A2E445" w14:textId="54AA9F1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5CA8EE24"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57C4C999" w14:textId="77777777" w:rsidR="000003C8" w:rsidRPr="00CE0852" w:rsidRDefault="000003C8" w:rsidP="00CE0852">
            <w:pPr>
              <w:rPr>
                <w:rFonts w:ascii="Times New Roman" w:eastAsia="Times New Roman" w:hAnsi="Times New Roman" w:cs="Times New Roman"/>
                <w:sz w:val="24"/>
                <w:szCs w:val="24"/>
              </w:rPr>
            </w:pPr>
          </w:p>
          <w:p w14:paraId="7B1C0906" w14:textId="3376C95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w:t>
            </w:r>
          </w:p>
        </w:tc>
        <w:tc>
          <w:tcPr>
            <w:tcW w:w="2610" w:type="dxa"/>
          </w:tcPr>
          <w:p w14:paraId="7D9322D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72BE29E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2AAF03DE" w14:textId="045B5838" w:rsidTr="000003C8">
        <w:tc>
          <w:tcPr>
            <w:tcW w:w="590" w:type="dxa"/>
            <w:shd w:val="clear" w:color="auto" w:fill="D0CECE" w:themeFill="background2" w:themeFillShade="E6"/>
          </w:tcPr>
          <w:p w14:paraId="3351AE0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5F8CF8C2" w14:textId="51D4377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b/>
                <w:bCs/>
                <w:sz w:val="24"/>
                <w:szCs w:val="24"/>
              </w:rPr>
              <w:t>Demonstrating Interpersonal Skills</w:t>
            </w:r>
          </w:p>
        </w:tc>
        <w:tc>
          <w:tcPr>
            <w:tcW w:w="3848" w:type="dxa"/>
            <w:shd w:val="clear" w:color="auto" w:fill="D0CECE" w:themeFill="background2" w:themeFillShade="E6"/>
          </w:tcPr>
          <w:p w14:paraId="3E30249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vAlign w:val="center"/>
          </w:tcPr>
          <w:p w14:paraId="57F9515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12B3045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78BAA09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3F541E3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6C656364" w14:textId="1917A422" w:rsidTr="000003C8">
        <w:tc>
          <w:tcPr>
            <w:tcW w:w="590" w:type="dxa"/>
          </w:tcPr>
          <w:p w14:paraId="1CB61A24" w14:textId="6A8EC47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7</w:t>
            </w:r>
          </w:p>
        </w:tc>
        <w:tc>
          <w:tcPr>
            <w:tcW w:w="3117" w:type="dxa"/>
            <w:tcMar>
              <w:top w:w="43" w:type="dxa"/>
              <w:left w:w="115" w:type="dxa"/>
              <w:bottom w:w="43" w:type="dxa"/>
              <w:right w:w="115" w:type="dxa"/>
            </w:tcMar>
          </w:tcPr>
          <w:p w14:paraId="11158D41" w14:textId="02153C5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listening and speaking skills.</w:t>
            </w:r>
          </w:p>
        </w:tc>
        <w:tc>
          <w:tcPr>
            <w:tcW w:w="3848" w:type="dxa"/>
          </w:tcPr>
          <w:p w14:paraId="03B8A748"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356EDB25"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5DF6282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nonverbal cues</w:t>
            </w:r>
          </w:p>
          <w:p w14:paraId="4770784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employing active listening techniques (e.g., asking clarifying questions, paraphrasing what was said)</w:t>
            </w:r>
          </w:p>
          <w:p w14:paraId="40C3AF03"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exhibiting public speaking skills (e.g., making presentations)</w:t>
            </w:r>
          </w:p>
          <w:p w14:paraId="5A9775AF" w14:textId="702CAAC4"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p w14:paraId="02D8B69B" w14:textId="3E6CD4C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48DFD94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use active listening techniques?</w:t>
            </w:r>
          </w:p>
          <w:p w14:paraId="4E9E86D4"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paraphrasing? How can paraphrasing help achieve clarity?</w:t>
            </w:r>
          </w:p>
          <w:p w14:paraId="32A7424A"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ways that one can improve public speaking skills?</w:t>
            </w:r>
          </w:p>
          <w:p w14:paraId="26090649" w14:textId="2CB0BB24"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know one’s audience when delivering a presentation?</w:t>
            </w:r>
          </w:p>
          <w:p w14:paraId="4EE2106E" w14:textId="3F6BFC0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08A413E"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52F5A749" w14:textId="77777777" w:rsidR="000003C8" w:rsidRPr="00CE0852" w:rsidRDefault="000003C8" w:rsidP="00CE0852">
            <w:pPr>
              <w:rPr>
                <w:rFonts w:ascii="Times New Roman" w:eastAsia="Times New Roman" w:hAnsi="Times New Roman" w:cs="Times New Roman"/>
                <w:sz w:val="24"/>
                <w:szCs w:val="24"/>
              </w:rPr>
            </w:pPr>
          </w:p>
          <w:p w14:paraId="519D27AD" w14:textId="351F8B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tc>
        <w:tc>
          <w:tcPr>
            <w:tcW w:w="2610" w:type="dxa"/>
          </w:tcPr>
          <w:p w14:paraId="1507EEE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B006DC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3E9BE1E7" w14:textId="1A7FC1A3" w:rsidTr="000003C8">
        <w:tc>
          <w:tcPr>
            <w:tcW w:w="590" w:type="dxa"/>
          </w:tcPr>
          <w:p w14:paraId="19798FE2" w14:textId="1636216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8</w:t>
            </w:r>
          </w:p>
        </w:tc>
        <w:tc>
          <w:tcPr>
            <w:tcW w:w="3117" w:type="dxa"/>
            <w:tcMar>
              <w:top w:w="43" w:type="dxa"/>
              <w:left w:w="115" w:type="dxa"/>
              <w:bottom w:w="43" w:type="dxa"/>
              <w:right w:w="115" w:type="dxa"/>
            </w:tcMar>
          </w:tcPr>
          <w:p w14:paraId="679187DF" w14:textId="35AC701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respect for diversity.</w:t>
            </w:r>
          </w:p>
        </w:tc>
        <w:tc>
          <w:tcPr>
            <w:tcW w:w="3848" w:type="dxa"/>
          </w:tcPr>
          <w:p w14:paraId="33541B7C"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370259A7"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3CAF3FA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diversity </w:t>
            </w:r>
            <w:r w:rsidRPr="00CE0852">
              <w:rPr>
                <w:rFonts w:ascii="Times New Roman" w:eastAsia="Times New Roman" w:hAnsi="Times New Roman" w:cs="Times New Roman"/>
                <w:sz w:val="24"/>
                <w:szCs w:val="24"/>
              </w:rPr>
              <w:t>and discussing its importance</w:t>
            </w:r>
          </w:p>
          <w:p w14:paraId="2A2AFC0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individual differences (e.g., age, gender, ethnicity, culture, race, viewpoints, socioeconomic status, and ability)</w:t>
            </w:r>
          </w:p>
          <w:p w14:paraId="4E13A87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showing respect for and valuing individual differences in the workplace</w:t>
            </w:r>
          </w:p>
          <w:p w14:paraId="63334DE6"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being self-aware and mindful of one’s own bias</w:t>
            </w:r>
          </w:p>
          <w:p w14:paraId="6BB80200" w14:textId="3AC5A4B6"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collaborating with people of diverse backgrounds, viewpoints, and experiences.</w:t>
            </w:r>
          </w:p>
          <w:p w14:paraId="55166DBF" w14:textId="0E9D11E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9EB39EA"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is </w:t>
            </w:r>
            <w:r w:rsidRPr="00CE0852">
              <w:rPr>
                <w:rFonts w:ascii="Times New Roman" w:eastAsia="Times New Roman" w:hAnsi="Times New Roman" w:cs="Times New Roman"/>
                <w:i/>
                <w:iCs/>
                <w:sz w:val="24"/>
                <w:szCs w:val="24"/>
              </w:rPr>
              <w:t>bias</w:t>
            </w:r>
            <w:r w:rsidRPr="00CE0852">
              <w:rPr>
                <w:rFonts w:ascii="Times New Roman" w:eastAsia="Times New Roman" w:hAnsi="Times New Roman" w:cs="Times New Roman"/>
                <w:sz w:val="24"/>
                <w:szCs w:val="24"/>
              </w:rPr>
              <w:t>? What are different forms of workplace bias?</w:t>
            </w:r>
          </w:p>
          <w:p w14:paraId="1019872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sympathy and empathy?</w:t>
            </w:r>
          </w:p>
          <w:p w14:paraId="3E61842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is having respect for diversity different from being aware of diversity?</w:t>
            </w:r>
          </w:p>
          <w:p w14:paraId="3E18C356"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bridge generation gaps in the workplace?</w:t>
            </w:r>
          </w:p>
          <w:p w14:paraId="570A7FED"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collaboration with people of diverse backgrounds, viewpoints, and experiences important?</w:t>
            </w:r>
          </w:p>
          <w:p w14:paraId="5A301DB3" w14:textId="7ACF7473"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benefits of having diversity in the workplace? What are the consequences of a lack of diversity in the workplace?</w:t>
            </w:r>
          </w:p>
          <w:p w14:paraId="587D1C44" w14:textId="3467525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1240DC7"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5F314177" w14:textId="77777777" w:rsidR="000003C8" w:rsidRPr="00CE0852" w:rsidRDefault="000003C8" w:rsidP="00CE0852">
            <w:pPr>
              <w:rPr>
                <w:rFonts w:ascii="Times New Roman" w:eastAsia="Times New Roman" w:hAnsi="Times New Roman" w:cs="Times New Roman"/>
                <w:sz w:val="24"/>
                <w:szCs w:val="24"/>
              </w:rPr>
            </w:pPr>
          </w:p>
          <w:p w14:paraId="52B23B69" w14:textId="7FA9589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GOVT.5, Skills VUS, VUS.16, Skills WHI, Skills WHII</w:t>
            </w:r>
          </w:p>
        </w:tc>
        <w:tc>
          <w:tcPr>
            <w:tcW w:w="2610" w:type="dxa"/>
          </w:tcPr>
          <w:p w14:paraId="1A9E1BC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2343DF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0B10141" w14:textId="193B0075" w:rsidTr="000003C8">
        <w:tc>
          <w:tcPr>
            <w:tcW w:w="590" w:type="dxa"/>
          </w:tcPr>
          <w:p w14:paraId="01875244" w14:textId="1542030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9</w:t>
            </w:r>
          </w:p>
        </w:tc>
        <w:tc>
          <w:tcPr>
            <w:tcW w:w="3117" w:type="dxa"/>
            <w:tcMar>
              <w:top w:w="43" w:type="dxa"/>
              <w:left w:w="115" w:type="dxa"/>
              <w:bottom w:w="43" w:type="dxa"/>
              <w:right w:w="115" w:type="dxa"/>
            </w:tcMar>
          </w:tcPr>
          <w:p w14:paraId="3F6BA676" w14:textId="207B2ED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customer service skills.</w:t>
            </w:r>
          </w:p>
        </w:tc>
        <w:tc>
          <w:tcPr>
            <w:tcW w:w="3848" w:type="dxa"/>
          </w:tcPr>
          <w:p w14:paraId="30C094EB"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14C08323"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671DD8A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customer service </w:t>
            </w:r>
            <w:r w:rsidRPr="00CE0852">
              <w:rPr>
                <w:rFonts w:ascii="Times New Roman" w:eastAsia="Times New Roman" w:hAnsi="Times New Roman" w:cs="Times New Roman"/>
                <w:sz w:val="24"/>
                <w:szCs w:val="24"/>
              </w:rPr>
              <w:t>(e.g., </w:t>
            </w:r>
            <w:r w:rsidRPr="00CE0852">
              <w:rPr>
                <w:rFonts w:ascii="Times New Roman" w:eastAsia="Times New Roman" w:hAnsi="Times New Roman" w:cs="Times New Roman"/>
                <w:i/>
                <w:iCs/>
                <w:sz w:val="24"/>
                <w:szCs w:val="24"/>
              </w:rPr>
              <w:t>internal customer service</w:t>
            </w:r>
            <w:r w:rsidRPr="00CE0852">
              <w:rPr>
                <w:rFonts w:ascii="Times New Roman" w:eastAsia="Times New Roman" w:hAnsi="Times New Roman" w:cs="Times New Roman"/>
                <w:sz w:val="24"/>
                <w:szCs w:val="24"/>
              </w:rPr>
              <w:t>; </w:t>
            </w:r>
            <w:r w:rsidRPr="00CE0852">
              <w:rPr>
                <w:rFonts w:ascii="Times New Roman" w:eastAsia="Times New Roman" w:hAnsi="Times New Roman" w:cs="Times New Roman"/>
                <w:i/>
                <w:iCs/>
                <w:sz w:val="24"/>
                <w:szCs w:val="24"/>
              </w:rPr>
              <w:t>external customer service</w:t>
            </w:r>
            <w:r w:rsidRPr="00CE0852">
              <w:rPr>
                <w:rFonts w:ascii="Times New Roman" w:eastAsia="Times New Roman" w:hAnsi="Times New Roman" w:cs="Times New Roman"/>
                <w:sz w:val="24"/>
                <w:szCs w:val="24"/>
              </w:rPr>
              <w:t>)</w:t>
            </w:r>
          </w:p>
          <w:p w14:paraId="7F0D8456"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the benefits of providing helpful, courteous, and knowledgeable customer service</w:t>
            </w:r>
          </w:p>
          <w:p w14:paraId="449AD93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prioritizing customer service (both within an organization and to external customers and stakeholders)</w:t>
            </w:r>
          </w:p>
          <w:p w14:paraId="038CFF10"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anticipating needs of customers and coworkers</w:t>
            </w:r>
          </w:p>
          <w:p w14:paraId="43600E9A" w14:textId="5DA539D9"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demonstrating how to provide helpful, courteous, and knowledgeable service to address customer and/or coworker needs.</w:t>
            </w:r>
          </w:p>
          <w:p w14:paraId="1FDDD9B5" w14:textId="1A08C61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4DE86F9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internal customer service influence organizational productivity?</w:t>
            </w:r>
          </w:p>
          <w:p w14:paraId="690D91D3"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an example of a time when a customer service representative anticipated and addressed a customer’s needs?</w:t>
            </w:r>
          </w:p>
          <w:p w14:paraId="48A03EA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receive helpful, courteous, and knowledgeable service?</w:t>
            </w:r>
          </w:p>
          <w:p w14:paraId="4690F8FE"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soliciting feedback important?</w:t>
            </w:r>
          </w:p>
          <w:p w14:paraId="42867B13" w14:textId="7A53DE15"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cultivating relationships important?</w:t>
            </w:r>
          </w:p>
          <w:p w14:paraId="1CF5B5B8" w14:textId="6986FAE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19BAB32"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9.W, 10.C, 10.DSR, 10.RI, 10.W, 11.C, 11.DSR, 11.RI, 11.W, 12.C, 12.DSR, 12.RI, 12.W</w:t>
            </w:r>
          </w:p>
          <w:p w14:paraId="4C03488C" w14:textId="77777777" w:rsidR="000003C8" w:rsidRPr="00CE0852" w:rsidRDefault="000003C8" w:rsidP="00CE0852">
            <w:pPr>
              <w:rPr>
                <w:rFonts w:ascii="Times New Roman" w:eastAsia="Times New Roman" w:hAnsi="Times New Roman" w:cs="Times New Roman"/>
                <w:sz w:val="24"/>
                <w:szCs w:val="24"/>
              </w:rPr>
            </w:pPr>
          </w:p>
          <w:p w14:paraId="194919D4" w14:textId="3503033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GOVT.5, Skills VUS, Skills WHI, Skills WHII</w:t>
            </w:r>
          </w:p>
        </w:tc>
        <w:tc>
          <w:tcPr>
            <w:tcW w:w="2610" w:type="dxa"/>
          </w:tcPr>
          <w:p w14:paraId="2470A68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78D516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5E87429A" w14:textId="5378F8DE" w:rsidTr="000003C8">
        <w:tc>
          <w:tcPr>
            <w:tcW w:w="590" w:type="dxa"/>
          </w:tcPr>
          <w:p w14:paraId="7FA07C52" w14:textId="4F9F50E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10</w:t>
            </w:r>
          </w:p>
        </w:tc>
        <w:tc>
          <w:tcPr>
            <w:tcW w:w="3117" w:type="dxa"/>
            <w:tcMar>
              <w:top w:w="43" w:type="dxa"/>
              <w:left w:w="115" w:type="dxa"/>
              <w:bottom w:w="43" w:type="dxa"/>
              <w:right w:w="115" w:type="dxa"/>
            </w:tcMar>
          </w:tcPr>
          <w:p w14:paraId="4ACE444F" w14:textId="2DEFE51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Collaborate with team members.</w:t>
            </w:r>
          </w:p>
        </w:tc>
        <w:tc>
          <w:tcPr>
            <w:tcW w:w="3848" w:type="dxa"/>
          </w:tcPr>
          <w:p w14:paraId="67358E02"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Collaboration should include</w:t>
            </w:r>
          </w:p>
          <w:p w14:paraId="6CF44B62"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C95C1F7" w14:textId="77777777" w:rsidR="000003C8" w:rsidRPr="00CE0852" w:rsidRDefault="000003C8" w:rsidP="00CE0852">
            <w:pPr>
              <w:pStyle w:val="ListParagraph"/>
              <w:numPr>
                <w:ilvl w:val="0"/>
                <w:numId w:val="211"/>
              </w:numPr>
              <w:suppressAutoHyphens/>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collaboration </w:t>
            </w:r>
            <w:r w:rsidRPr="00CE0852">
              <w:rPr>
                <w:rFonts w:ascii="Times New Roman" w:eastAsia="Times New Roman" w:hAnsi="Times New Roman" w:cs="Times New Roman"/>
                <w:sz w:val="24"/>
                <w:szCs w:val="24"/>
              </w:rPr>
              <w:t>and </w:t>
            </w:r>
            <w:r w:rsidRPr="00CE0852">
              <w:rPr>
                <w:rFonts w:ascii="Times New Roman" w:eastAsia="Times New Roman" w:hAnsi="Times New Roman" w:cs="Times New Roman"/>
                <w:i/>
                <w:iCs/>
                <w:sz w:val="24"/>
                <w:szCs w:val="24"/>
              </w:rPr>
              <w:t>teamwork</w:t>
            </w:r>
          </w:p>
          <w:p w14:paraId="683ECF0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discussing the benefits of teamwork</w:t>
            </w:r>
          </w:p>
          <w:p w14:paraId="4C996FD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establishing expectations, roles, and goals</w:t>
            </w:r>
          </w:p>
          <w:p w14:paraId="3564C108"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contributing to the success of the team by sharing responsibility</w:t>
            </w:r>
          </w:p>
          <w:p w14:paraId="6B81F0AB" w14:textId="252CA128"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respecting the thoughts, opinions, and contributions of other team members.</w:t>
            </w:r>
          </w:p>
          <w:p w14:paraId="661F618A" w14:textId="6C0F61E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2C6D48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benefits of collaborating to accomplish a goal?</w:t>
            </w:r>
          </w:p>
          <w:p w14:paraId="30D34DA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expectations and roles might a group set as they begin collaborating?</w:t>
            </w:r>
          </w:p>
          <w:p w14:paraId="3557C68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does sharing responsibility mean?</w:t>
            </w:r>
          </w:p>
          <w:p w14:paraId="036728D8"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and when should one appropriately ask for help?</w:t>
            </w:r>
          </w:p>
          <w:p w14:paraId="7E2777F9" w14:textId="678A1F53"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respect the thoughts, contributions, and opinions of other team members?</w:t>
            </w:r>
          </w:p>
          <w:p w14:paraId="5CEDD8FA" w14:textId="3AC9B74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58D5FC7D"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24442BF7" w14:textId="77777777" w:rsidR="000003C8" w:rsidRPr="00CE0852" w:rsidRDefault="000003C8" w:rsidP="00CE0852">
            <w:pPr>
              <w:rPr>
                <w:rFonts w:ascii="Times New Roman" w:eastAsia="Times New Roman" w:hAnsi="Times New Roman" w:cs="Times New Roman"/>
                <w:sz w:val="24"/>
                <w:szCs w:val="24"/>
              </w:rPr>
            </w:pPr>
          </w:p>
          <w:p w14:paraId="2BA9D39A" w14:textId="6657736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GOVT.5, Skills VUS, Skills WHI, Skills WHII</w:t>
            </w:r>
          </w:p>
        </w:tc>
        <w:tc>
          <w:tcPr>
            <w:tcW w:w="2610" w:type="dxa"/>
          </w:tcPr>
          <w:p w14:paraId="2D277A3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62F040A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0ACFF92" w14:textId="35EE197F" w:rsidTr="000003C8">
        <w:tc>
          <w:tcPr>
            <w:tcW w:w="590" w:type="dxa"/>
            <w:shd w:val="clear" w:color="auto" w:fill="D0CECE" w:themeFill="background2" w:themeFillShade="E6"/>
          </w:tcPr>
          <w:p w14:paraId="144BCE1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3B2DA43E" w14:textId="45414F4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b/>
                <w:bCs/>
                <w:sz w:val="24"/>
                <w:szCs w:val="24"/>
              </w:rPr>
              <w:t>Demonstrating Professional Competencies</w:t>
            </w:r>
          </w:p>
        </w:tc>
        <w:tc>
          <w:tcPr>
            <w:tcW w:w="3848" w:type="dxa"/>
            <w:shd w:val="clear" w:color="auto" w:fill="D0CECE" w:themeFill="background2" w:themeFillShade="E6"/>
          </w:tcPr>
          <w:p w14:paraId="6102A33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vAlign w:val="center"/>
          </w:tcPr>
          <w:p w14:paraId="3D3CFDE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67E651B9"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09DA243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0A54DF2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28204DD" w14:textId="75018F9D" w:rsidTr="000003C8">
        <w:tc>
          <w:tcPr>
            <w:tcW w:w="590" w:type="dxa"/>
          </w:tcPr>
          <w:p w14:paraId="10E84EA9" w14:textId="3EFC056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11</w:t>
            </w:r>
          </w:p>
        </w:tc>
        <w:tc>
          <w:tcPr>
            <w:tcW w:w="3117" w:type="dxa"/>
            <w:tcMar>
              <w:top w:w="43" w:type="dxa"/>
              <w:left w:w="115" w:type="dxa"/>
              <w:bottom w:w="43" w:type="dxa"/>
              <w:right w:w="115" w:type="dxa"/>
            </w:tcMar>
          </w:tcPr>
          <w:p w14:paraId="3B1E56BA" w14:textId="65689A7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big-picture thinking.</w:t>
            </w:r>
          </w:p>
        </w:tc>
        <w:tc>
          <w:tcPr>
            <w:tcW w:w="3848" w:type="dxa"/>
          </w:tcPr>
          <w:p w14:paraId="78FA6A5E"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1A96320D"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39CF9F9F"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big-picture thinking </w:t>
            </w:r>
            <w:r w:rsidRPr="00CE08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2D7D3F38" w14:textId="4E2D618D"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p w14:paraId="15F1F34B" w14:textId="2C80920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321BCE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understand where one fits within the family, school, workplace, and the community?</w:t>
            </w:r>
          </w:p>
          <w:p w14:paraId="3059E92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might a person’s actions affect the school, community, and workplace?</w:t>
            </w:r>
          </w:p>
          <w:p w14:paraId="045340B6"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an organization’s vision and mission statements help people understand the organization’s big picture?</w:t>
            </w:r>
          </w:p>
          <w:p w14:paraId="44EA1856" w14:textId="1957E2D0"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knowledge of the big picture of an industry help with career planning?</w:t>
            </w:r>
          </w:p>
          <w:p w14:paraId="7E0F2FED" w14:textId="65D78D6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519786D"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10.C, 10.DSR, 10.RI, 11.C, 11.DSR, 11.RI, 12.C, 12.DSR, 12.RI</w:t>
            </w:r>
          </w:p>
          <w:p w14:paraId="3D2DA711" w14:textId="77777777" w:rsidR="000003C8" w:rsidRPr="00CE0852" w:rsidRDefault="000003C8" w:rsidP="00CE0852">
            <w:pPr>
              <w:rPr>
                <w:rFonts w:ascii="Times New Roman" w:eastAsia="Times New Roman" w:hAnsi="Times New Roman" w:cs="Times New Roman"/>
                <w:sz w:val="24"/>
                <w:szCs w:val="24"/>
              </w:rPr>
            </w:pPr>
          </w:p>
          <w:p w14:paraId="27AE9355" w14:textId="1B6F1D3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GOVT.14, Skills VUS, Skills WHI, Skills WHII</w:t>
            </w:r>
          </w:p>
        </w:tc>
        <w:tc>
          <w:tcPr>
            <w:tcW w:w="2610" w:type="dxa"/>
          </w:tcPr>
          <w:p w14:paraId="6F56DDA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7EF7FE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5D17D32" w14:textId="1A0BBE15" w:rsidTr="000003C8">
        <w:tc>
          <w:tcPr>
            <w:tcW w:w="590" w:type="dxa"/>
          </w:tcPr>
          <w:p w14:paraId="5168526A" w14:textId="2F18219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12</w:t>
            </w:r>
          </w:p>
        </w:tc>
        <w:tc>
          <w:tcPr>
            <w:tcW w:w="3117" w:type="dxa"/>
            <w:tcMar>
              <w:top w:w="43" w:type="dxa"/>
              <w:left w:w="115" w:type="dxa"/>
              <w:bottom w:w="43" w:type="dxa"/>
              <w:right w:w="115" w:type="dxa"/>
            </w:tcMar>
          </w:tcPr>
          <w:p w14:paraId="2A2E81B4" w14:textId="4BCCD3A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career- and life-management skills.</w:t>
            </w:r>
          </w:p>
        </w:tc>
        <w:tc>
          <w:tcPr>
            <w:tcW w:w="3848" w:type="dxa"/>
          </w:tcPr>
          <w:p w14:paraId="0BE1746F" w14:textId="77777777" w:rsidR="000003C8"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646B555C" w14:textId="77777777" w:rsidR="000003C8" w:rsidRPr="00CE0852" w:rsidRDefault="000003C8" w:rsidP="00CE0852">
            <w:pPr>
              <w:rPr>
                <w:rFonts w:ascii="Times New Roman" w:eastAsia="Times New Roman" w:hAnsi="Times New Roman" w:cs="Times New Roman"/>
                <w:sz w:val="24"/>
                <w:szCs w:val="24"/>
              </w:rPr>
            </w:pPr>
          </w:p>
          <w:p w14:paraId="633C7EF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22DFD63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002A124A"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managing personal growth and wellness (e.g., stress management, self-care, financial planning)</w:t>
            </w:r>
          </w:p>
          <w:p w14:paraId="6E40F35B" w14:textId="73370170"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setting goals (e.g., specific, measurable, attainable, realistic, time-bound [SMART] goals).</w:t>
            </w:r>
          </w:p>
          <w:p w14:paraId="55329E05" w14:textId="3225E7B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1B2F4687"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can one find entry-level requirements for a specific career?</w:t>
            </w:r>
          </w:p>
          <w:p w14:paraId="7FB15AB8"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continuously update a career plan?</w:t>
            </w:r>
          </w:p>
          <w:p w14:paraId="51F22F17"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a short-term and long-term goal?</w:t>
            </w:r>
          </w:p>
          <w:p w14:paraId="53057513"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create a personal financial plan?</w:t>
            </w:r>
          </w:p>
          <w:p w14:paraId="2FFF8033" w14:textId="0F56F62D"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resources are available to assist with achieving personal education, career, financial, and health goals?</w:t>
            </w:r>
          </w:p>
          <w:p w14:paraId="11E51889" w14:textId="2FE2154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44F2FD35"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9.W, 10.C, 10.W, 11.C, 11.W, 12.C, 12.W</w:t>
            </w:r>
          </w:p>
          <w:p w14:paraId="38E8A2C9" w14:textId="77777777" w:rsidR="000003C8" w:rsidRPr="00CE0852" w:rsidRDefault="000003C8" w:rsidP="00CE0852">
            <w:pPr>
              <w:rPr>
                <w:rFonts w:ascii="Times New Roman" w:eastAsia="Times New Roman" w:hAnsi="Times New Roman" w:cs="Times New Roman"/>
                <w:sz w:val="24"/>
                <w:szCs w:val="24"/>
              </w:rPr>
            </w:pPr>
          </w:p>
          <w:p w14:paraId="4FB9CC44"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25DE1EFA" w14:textId="77777777" w:rsidR="000003C8" w:rsidRPr="00CE0852" w:rsidRDefault="000003C8" w:rsidP="00CE0852">
            <w:pPr>
              <w:rPr>
                <w:rFonts w:ascii="Times New Roman" w:eastAsia="Times New Roman" w:hAnsi="Times New Roman" w:cs="Times New Roman"/>
                <w:sz w:val="24"/>
                <w:szCs w:val="24"/>
              </w:rPr>
            </w:pPr>
          </w:p>
          <w:p w14:paraId="1CEAF6C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7D09A37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4F87DF5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377CA78" w14:textId="2A8F8018" w:rsidTr="000003C8">
        <w:tc>
          <w:tcPr>
            <w:tcW w:w="590" w:type="dxa"/>
          </w:tcPr>
          <w:p w14:paraId="0456B2BD" w14:textId="5557213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13</w:t>
            </w:r>
          </w:p>
        </w:tc>
        <w:tc>
          <w:tcPr>
            <w:tcW w:w="3117" w:type="dxa"/>
            <w:tcMar>
              <w:top w:w="43" w:type="dxa"/>
              <w:left w:w="115" w:type="dxa"/>
              <w:bottom w:w="43" w:type="dxa"/>
              <w:right w:w="115" w:type="dxa"/>
            </w:tcMar>
          </w:tcPr>
          <w:p w14:paraId="0D13B9A8" w14:textId="0AA2A80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continuous learning and adaptability.</w:t>
            </w:r>
          </w:p>
        </w:tc>
        <w:tc>
          <w:tcPr>
            <w:tcW w:w="3848" w:type="dxa"/>
          </w:tcPr>
          <w:p w14:paraId="1D15EFD7"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1B2FD71D"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6D9EBAE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describing the importance of continuous learning</w:t>
            </w:r>
          </w:p>
          <w:p w14:paraId="7D75522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resources for continuous learning (e.g., publications, trade organizations, professional networking, workshops/classes)</w:t>
            </w:r>
          </w:p>
          <w:p w14:paraId="18DCEC4C"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modifying work performance based on feedback (i.e., being coachable)</w:t>
            </w:r>
          </w:p>
          <w:p w14:paraId="6E61E285"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acquiring industry-related professional skills and knowledge (e.g., credentials/certifications)</w:t>
            </w:r>
          </w:p>
          <w:p w14:paraId="0DC133B4" w14:textId="70272650"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adapting to changing job requirements.</w:t>
            </w:r>
          </w:p>
          <w:p w14:paraId="48C60FF6" w14:textId="535E9FD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618DBC9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have an open mind and be flexible when confronted with change?</w:t>
            </w:r>
          </w:p>
          <w:p w14:paraId="158A14C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benefit from constructive feedback?</w:t>
            </w:r>
          </w:p>
          <w:p w14:paraId="6D4CCBA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strategies are helpful for modifying work performance after receiving feedback?</w:t>
            </w:r>
          </w:p>
          <w:p w14:paraId="362E5F19"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actions can an employee take to become eligible for promotion in a given career?</w:t>
            </w:r>
          </w:p>
          <w:p w14:paraId="78CB9E24" w14:textId="2E3FF76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resources might one use to keep current in a specific career field?</w:t>
            </w:r>
          </w:p>
          <w:p w14:paraId="715F3777" w14:textId="171F7E6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FB76E60"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English:</w:t>
            </w:r>
            <w:r w:rsidRPr="00CE0852">
              <w:rPr>
                <w:rFonts w:ascii="Times New Roman" w:eastAsia="Times New Roman" w:hAnsi="Times New Roman" w:cs="Times New Roman"/>
                <w:sz w:val="24"/>
                <w:szCs w:val="24"/>
                <w:lang w:val="pt-BR"/>
              </w:rPr>
              <w:t xml:space="preserve"> 9.C, 9.DSR, 9.RI, 9.R, 10.C, 10.DSR, 10.RI, 10.6, 10.R, 11.C, 11.DSR, 11.RI, 11.R, 12.C, 12.DSR, 12.RI, 12.R</w:t>
            </w:r>
          </w:p>
          <w:p w14:paraId="0B11FF9E" w14:textId="77777777" w:rsidR="000003C8" w:rsidRPr="00CE0852" w:rsidRDefault="000003C8" w:rsidP="00CE0852">
            <w:pPr>
              <w:rPr>
                <w:rFonts w:ascii="Times New Roman" w:eastAsia="Times New Roman" w:hAnsi="Times New Roman" w:cs="Times New Roman"/>
                <w:sz w:val="24"/>
                <w:szCs w:val="24"/>
                <w:lang w:val="pt-BR"/>
              </w:rPr>
            </w:pPr>
          </w:p>
          <w:p w14:paraId="4C88005A"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18826021" w14:textId="77777777" w:rsidR="000003C8" w:rsidRPr="00CE0852" w:rsidRDefault="000003C8" w:rsidP="00CE0852">
            <w:pPr>
              <w:rPr>
                <w:rFonts w:ascii="Times New Roman" w:eastAsia="Times New Roman" w:hAnsi="Times New Roman" w:cs="Times New Roman"/>
                <w:sz w:val="24"/>
                <w:szCs w:val="24"/>
              </w:rPr>
            </w:pPr>
          </w:p>
          <w:p w14:paraId="6CDFCE08" w14:textId="5CAE86E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BIO.1, CH.1, PH.1, PH.4</w:t>
            </w:r>
          </w:p>
        </w:tc>
        <w:tc>
          <w:tcPr>
            <w:tcW w:w="2610" w:type="dxa"/>
          </w:tcPr>
          <w:p w14:paraId="60F0083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E31E5B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085C8E" w14:paraId="2578EFBF" w14:textId="3B479FBD" w:rsidTr="000003C8">
        <w:tc>
          <w:tcPr>
            <w:tcW w:w="590" w:type="dxa"/>
          </w:tcPr>
          <w:p w14:paraId="0C874F60" w14:textId="2B9405B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14</w:t>
            </w:r>
          </w:p>
        </w:tc>
        <w:tc>
          <w:tcPr>
            <w:tcW w:w="3117" w:type="dxa"/>
            <w:tcMar>
              <w:top w:w="43" w:type="dxa"/>
              <w:left w:w="115" w:type="dxa"/>
              <w:bottom w:w="43" w:type="dxa"/>
              <w:right w:w="115" w:type="dxa"/>
            </w:tcMar>
          </w:tcPr>
          <w:p w14:paraId="3DFCC29C" w14:textId="68ABA73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Manage time and resources.</w:t>
            </w:r>
          </w:p>
        </w:tc>
        <w:tc>
          <w:tcPr>
            <w:tcW w:w="3848" w:type="dxa"/>
          </w:tcPr>
          <w:p w14:paraId="1C3B37EF"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Management should include</w:t>
            </w:r>
          </w:p>
          <w:p w14:paraId="76185410"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26DD99D4"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efficiency </w:t>
            </w:r>
            <w:r w:rsidRPr="00CE0852">
              <w:rPr>
                <w:rFonts w:ascii="Times New Roman" w:eastAsia="Times New Roman" w:hAnsi="Times New Roman" w:cs="Times New Roman"/>
                <w:sz w:val="24"/>
                <w:szCs w:val="24"/>
              </w:rPr>
              <w:t>and </w:t>
            </w:r>
            <w:r w:rsidRPr="00CE0852">
              <w:rPr>
                <w:rFonts w:ascii="Times New Roman" w:eastAsia="Times New Roman" w:hAnsi="Times New Roman" w:cs="Times New Roman"/>
                <w:i/>
                <w:iCs/>
                <w:sz w:val="24"/>
                <w:szCs w:val="24"/>
              </w:rPr>
              <w:t>productivity </w:t>
            </w:r>
            <w:r w:rsidRPr="00CE0852">
              <w:rPr>
                <w:rFonts w:ascii="Times New Roman" w:eastAsia="Times New Roman" w:hAnsi="Times New Roman" w:cs="Times New Roman"/>
                <w:sz w:val="24"/>
                <w:szCs w:val="24"/>
              </w:rPr>
              <w:t>as they relate to time and resource management</w:t>
            </w:r>
          </w:p>
          <w:p w14:paraId="1E6310D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developing a plan of work</w:t>
            </w:r>
          </w:p>
          <w:p w14:paraId="598AC6A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differentiating between high- and low-priority tasks</w:t>
            </w:r>
          </w:p>
          <w:p w14:paraId="3BF2C7E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adapting work goals based on time and resources</w:t>
            </w:r>
          </w:p>
          <w:p w14:paraId="6BEB082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considering resources</w:t>
            </w:r>
          </w:p>
          <w:p w14:paraId="32A5E02C" w14:textId="77777777" w:rsidR="000003C8" w:rsidRPr="00CE0852" w:rsidRDefault="000003C8" w:rsidP="00CE0852">
            <w:pPr>
              <w:numPr>
                <w:ilvl w:val="1"/>
                <w:numId w:val="209"/>
              </w:numPr>
              <w:shd w:val="clear" w:color="auto" w:fill="FFFFFF"/>
              <w:tabs>
                <w:tab w:val="clear" w:pos="1440"/>
                <w:tab w:val="num" w:pos="1103"/>
              </w:tabs>
              <w:ind w:left="1103"/>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human (personnel)—capitalizing on strengths; respecting professional goals</w:t>
            </w:r>
          </w:p>
          <w:p w14:paraId="2095BD72" w14:textId="77777777" w:rsidR="000003C8" w:rsidRDefault="000003C8" w:rsidP="00CE0852">
            <w:pPr>
              <w:numPr>
                <w:ilvl w:val="1"/>
                <w:numId w:val="209"/>
              </w:numPr>
              <w:shd w:val="clear" w:color="auto" w:fill="FFFFFF"/>
              <w:tabs>
                <w:tab w:val="clear" w:pos="1440"/>
                <w:tab w:val="num" w:pos="1103"/>
              </w:tabs>
              <w:ind w:left="1103"/>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capital—maintaining equipment to ensure longevity and efficiency</w:t>
            </w:r>
          </w:p>
          <w:p w14:paraId="152F1E76" w14:textId="06585B77" w:rsidR="000003C8" w:rsidRPr="00CE0852" w:rsidRDefault="000003C8" w:rsidP="00CE0852">
            <w:pPr>
              <w:numPr>
                <w:ilvl w:val="1"/>
                <w:numId w:val="209"/>
              </w:numPr>
              <w:shd w:val="clear" w:color="auto" w:fill="FFFFFF"/>
              <w:tabs>
                <w:tab w:val="clear" w:pos="1440"/>
                <w:tab w:val="num" w:pos="1103"/>
              </w:tabs>
              <w:ind w:left="1103"/>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natural—using responsible and sustainable practices.</w:t>
            </w:r>
          </w:p>
          <w:p w14:paraId="24C29F02" w14:textId="078B4EB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07FB9049"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is </w:t>
            </w:r>
            <w:r w:rsidRPr="00CE0852">
              <w:rPr>
                <w:rFonts w:ascii="Times New Roman" w:eastAsia="Times New Roman" w:hAnsi="Times New Roman" w:cs="Times New Roman"/>
                <w:i/>
                <w:iCs/>
                <w:sz w:val="24"/>
                <w:szCs w:val="24"/>
              </w:rPr>
              <w:t>time management</w:t>
            </w:r>
            <w:r w:rsidRPr="00CE0852">
              <w:rPr>
                <w:rFonts w:ascii="Times New Roman" w:eastAsia="Times New Roman" w:hAnsi="Times New Roman" w:cs="Times New Roman"/>
                <w:sz w:val="24"/>
                <w:szCs w:val="24"/>
              </w:rPr>
              <w:t>? How does it affect the workplace?</w:t>
            </w:r>
          </w:p>
          <w:p w14:paraId="58DAF59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happens when an employee is not given enough time to accomplish a task?</w:t>
            </w:r>
          </w:p>
          <w:p w14:paraId="630BAC97"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prioritize work tasks?</w:t>
            </w:r>
          </w:p>
          <w:p w14:paraId="51E912C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efficiency and productivity related?</w:t>
            </w:r>
          </w:p>
          <w:p w14:paraId="7582CBD6"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maintain equipment? What are possible consequences of not doing so?</w:t>
            </w:r>
          </w:p>
          <w:p w14:paraId="19DE0257" w14:textId="09343E99"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responsible and sustainable practices in the workplace?</w:t>
            </w:r>
          </w:p>
          <w:p w14:paraId="595ADC61" w14:textId="152D62C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1F4991D"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English:</w:t>
            </w:r>
            <w:r w:rsidRPr="00CE0852">
              <w:rPr>
                <w:rFonts w:ascii="Times New Roman" w:eastAsia="Times New Roman" w:hAnsi="Times New Roman" w:cs="Times New Roman"/>
                <w:sz w:val="24"/>
                <w:szCs w:val="24"/>
                <w:lang w:val="pt-BR"/>
              </w:rPr>
              <w:t xml:space="preserve"> 9.C, 9.DSR, 9.RI, 9.R, 10.C, 10.DSR, 10.RI, 10.6, 10.R, 11.C, 11.DSR, 11.RI, 11.R, 12.C, 12.DSR, 12.RI, 12.R</w:t>
            </w:r>
          </w:p>
          <w:p w14:paraId="4FA2CF64" w14:textId="77777777" w:rsidR="000003C8" w:rsidRPr="00CE0852" w:rsidRDefault="000003C8" w:rsidP="00CE0852">
            <w:pPr>
              <w:rPr>
                <w:rFonts w:ascii="Times New Roman" w:eastAsia="Times New Roman" w:hAnsi="Times New Roman" w:cs="Times New Roman"/>
                <w:sz w:val="24"/>
                <w:szCs w:val="24"/>
                <w:lang w:val="pt-BR"/>
              </w:rPr>
            </w:pPr>
          </w:p>
          <w:p w14:paraId="33FB11DC"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 </w:t>
            </w:r>
          </w:p>
          <w:p w14:paraId="41E8F94B" w14:textId="77777777" w:rsidR="000003C8" w:rsidRPr="00CE0852" w:rsidRDefault="000003C8" w:rsidP="00CE0852">
            <w:pPr>
              <w:rPr>
                <w:rFonts w:ascii="Times New Roman" w:eastAsia="Times New Roman" w:hAnsi="Times New Roman" w:cs="Times New Roman"/>
                <w:sz w:val="24"/>
                <w:szCs w:val="24"/>
              </w:rPr>
            </w:pPr>
          </w:p>
          <w:p w14:paraId="0DC5481D" w14:textId="21B079F4"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A.4, A.5, A.8, A.9, AFDA.3, AFDA.4, AFDA.5, AFDA.6, AFDA.7, AFDA.8, COM.1, COM.3, COM.5, COM.8</w:t>
            </w:r>
          </w:p>
        </w:tc>
        <w:tc>
          <w:tcPr>
            <w:tcW w:w="2610" w:type="dxa"/>
          </w:tcPr>
          <w:p w14:paraId="646C2FF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c>
          <w:tcPr>
            <w:tcW w:w="2250" w:type="dxa"/>
          </w:tcPr>
          <w:p w14:paraId="45C7D6D9"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r>
      <w:tr w:rsidR="000003C8" w:rsidRPr="00CE0852" w14:paraId="6874E4CE" w14:textId="1E8A1DB9" w:rsidTr="000003C8">
        <w:tc>
          <w:tcPr>
            <w:tcW w:w="590" w:type="dxa"/>
          </w:tcPr>
          <w:p w14:paraId="0017EF7D" w14:textId="0A4358F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15</w:t>
            </w:r>
          </w:p>
        </w:tc>
        <w:tc>
          <w:tcPr>
            <w:tcW w:w="3117" w:type="dxa"/>
            <w:tcMar>
              <w:top w:w="43" w:type="dxa"/>
              <w:left w:w="115" w:type="dxa"/>
              <w:bottom w:w="43" w:type="dxa"/>
              <w:right w:w="115" w:type="dxa"/>
            </w:tcMar>
          </w:tcPr>
          <w:p w14:paraId="314B347A" w14:textId="54B8AE9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information-literacy skills.</w:t>
            </w:r>
          </w:p>
        </w:tc>
        <w:tc>
          <w:tcPr>
            <w:tcW w:w="3848" w:type="dxa"/>
          </w:tcPr>
          <w:p w14:paraId="4C0F56F6"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4F4F5502"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387EF5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information literacy</w:t>
            </w:r>
          </w:p>
          <w:p w14:paraId="10F68E04"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locating and evaluating credible and relevant sources of information</w:t>
            </w:r>
          </w:p>
          <w:p w14:paraId="250DF20C" w14:textId="13C5D362"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information effectively to accomplish work-related tasks.</w:t>
            </w:r>
          </w:p>
          <w:p w14:paraId="2D28EA4A" w14:textId="34C20EF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4D4FDD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w:t>
            </w:r>
            <w:r w:rsidRPr="00CE0852">
              <w:rPr>
                <w:rFonts w:ascii="Times New Roman" w:eastAsia="Times New Roman" w:hAnsi="Times New Roman" w:cs="Times New Roman"/>
                <w:i/>
                <w:iCs/>
                <w:sz w:val="24"/>
                <w:szCs w:val="24"/>
              </w:rPr>
              <w:t>information literacy</w:t>
            </w:r>
            <w:r w:rsidRPr="00CE0852">
              <w:rPr>
                <w:rFonts w:ascii="Times New Roman" w:eastAsia="Times New Roman" w:hAnsi="Times New Roman" w:cs="Times New Roman"/>
                <w:sz w:val="24"/>
                <w:szCs w:val="24"/>
              </w:rPr>
              <w:t>?</w:t>
            </w:r>
          </w:p>
          <w:p w14:paraId="6A1A332F"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sources of information be evaluated and verified for credibility?</w:t>
            </w:r>
          </w:p>
          <w:p w14:paraId="06CE1BEC" w14:textId="008B752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can one locate credible and relevant information sources within a potential career cluster?</w:t>
            </w:r>
          </w:p>
          <w:p w14:paraId="15B0E251" w14:textId="0344C6C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1B8B7E60"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English:</w:t>
            </w:r>
            <w:r w:rsidRPr="00CE0852">
              <w:rPr>
                <w:rFonts w:ascii="Times New Roman" w:eastAsia="Times New Roman" w:hAnsi="Times New Roman" w:cs="Times New Roman"/>
                <w:sz w:val="24"/>
                <w:szCs w:val="24"/>
                <w:lang w:val="pt-BR"/>
              </w:rPr>
              <w:t xml:space="preserve"> 9.C, 9.DSR, 9.RI, 9.R, 10.C, 10.DSR, 10.RI, 10.6, 10.R, 11.C, 11.DSR, 11.RI, 11.R, 12.C, 12.DSR, 12.RI, 12.R</w:t>
            </w:r>
          </w:p>
          <w:p w14:paraId="517BF5C0" w14:textId="77777777" w:rsidR="000003C8" w:rsidRPr="00CE0852" w:rsidRDefault="000003C8" w:rsidP="00CE0852">
            <w:pPr>
              <w:rPr>
                <w:rFonts w:ascii="Times New Roman" w:eastAsia="Times New Roman" w:hAnsi="Times New Roman" w:cs="Times New Roman"/>
                <w:sz w:val="24"/>
                <w:szCs w:val="24"/>
                <w:lang w:val="pt-BR"/>
              </w:rPr>
            </w:pPr>
          </w:p>
          <w:p w14:paraId="1B8FAE87"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72273A78" w14:textId="77777777" w:rsidR="000003C8" w:rsidRPr="00CE0852" w:rsidRDefault="000003C8" w:rsidP="00CE0852">
            <w:pPr>
              <w:rPr>
                <w:rFonts w:ascii="Times New Roman" w:eastAsia="Times New Roman" w:hAnsi="Times New Roman" w:cs="Times New Roman"/>
                <w:sz w:val="24"/>
                <w:szCs w:val="24"/>
              </w:rPr>
            </w:pPr>
          </w:p>
          <w:p w14:paraId="65FB0E18"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Mathematics:</w:t>
            </w:r>
            <w:r w:rsidRPr="00CE0852">
              <w:rPr>
                <w:rFonts w:ascii="Times New Roman" w:eastAsia="Times New Roman" w:hAnsi="Times New Roman" w:cs="Times New Roman"/>
                <w:sz w:val="24"/>
                <w:szCs w:val="24"/>
              </w:rPr>
              <w:t xml:space="preserve"> A.8, A.9, AFDA.3, AFDA.4, AFDA.6, AFDA.7, AFDA.8, DM.8, PS.1*, PS.2*, PS.3*, PS.4*, PS.7*, PS.8*, PS.9*, PS.10*</w:t>
            </w:r>
          </w:p>
          <w:p w14:paraId="6B589C56" w14:textId="77777777" w:rsidR="000003C8" w:rsidRPr="00CE0852" w:rsidRDefault="000003C8" w:rsidP="00CE0852">
            <w:pPr>
              <w:rPr>
                <w:rFonts w:ascii="Times New Roman" w:eastAsia="Times New Roman" w:hAnsi="Times New Roman" w:cs="Times New Roman"/>
                <w:sz w:val="24"/>
                <w:szCs w:val="24"/>
              </w:rPr>
            </w:pPr>
          </w:p>
          <w:p w14:paraId="3DE6F134" w14:textId="4172857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BIO.1, CH.1, ES.1, PH.1</w:t>
            </w:r>
          </w:p>
        </w:tc>
        <w:tc>
          <w:tcPr>
            <w:tcW w:w="2610" w:type="dxa"/>
          </w:tcPr>
          <w:p w14:paraId="5FC01F1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3A30259"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183D1B7" w14:textId="0F9DD665" w:rsidTr="000003C8">
        <w:tc>
          <w:tcPr>
            <w:tcW w:w="590" w:type="dxa"/>
          </w:tcPr>
          <w:p w14:paraId="10DDC983" w14:textId="102732C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16</w:t>
            </w:r>
          </w:p>
        </w:tc>
        <w:tc>
          <w:tcPr>
            <w:tcW w:w="3117" w:type="dxa"/>
            <w:tcMar>
              <w:top w:w="43" w:type="dxa"/>
              <w:left w:w="115" w:type="dxa"/>
              <w:bottom w:w="43" w:type="dxa"/>
              <w:right w:w="115" w:type="dxa"/>
            </w:tcMar>
          </w:tcPr>
          <w:p w14:paraId="2788739E" w14:textId="4AD3780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 xml:space="preserve">Demonstrate an understanding of information security. </w:t>
            </w:r>
          </w:p>
        </w:tc>
        <w:tc>
          <w:tcPr>
            <w:tcW w:w="3848" w:type="dxa"/>
          </w:tcPr>
          <w:p w14:paraId="2DB04A75"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5DCBD0F9"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5F2540E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various information types/formats (e.g., paper, electronic)</w:t>
            </w:r>
          </w:p>
          <w:p w14:paraId="33377B9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describing cybersecurity (e.g., risks, threats, vulnerabilities)</w:t>
            </w:r>
          </w:p>
          <w:p w14:paraId="728D26F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technology ethically (e.g., appropriately using social networks, managing personal information)</w:t>
            </w:r>
          </w:p>
          <w:p w14:paraId="2C1DE7F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abiding by workplace policies (e.g., acceptable use policy [AUP])</w:t>
            </w:r>
          </w:p>
          <w:p w14:paraId="1259CFB9"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protecting confidentiality (e.g., protecting login information and customer information)</w:t>
            </w:r>
          </w:p>
          <w:p w14:paraId="3202DA1E" w14:textId="13310885"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workplace security procedures.</w:t>
            </w:r>
          </w:p>
          <w:p w14:paraId="38C843C0" w14:textId="105B21E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1E88818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w:t>
            </w:r>
            <w:r w:rsidRPr="00CE0852">
              <w:rPr>
                <w:rFonts w:ascii="Times New Roman" w:eastAsia="Times New Roman" w:hAnsi="Times New Roman" w:cs="Times New Roman"/>
                <w:i/>
                <w:iCs/>
                <w:sz w:val="24"/>
                <w:szCs w:val="24"/>
              </w:rPr>
              <w:t>cybersecurity</w:t>
            </w:r>
            <w:r w:rsidRPr="00CE0852">
              <w:rPr>
                <w:rFonts w:ascii="Times New Roman" w:eastAsia="Times New Roman" w:hAnsi="Times New Roman" w:cs="Times New Roman"/>
                <w:sz w:val="24"/>
                <w:szCs w:val="24"/>
              </w:rPr>
              <w:t>? Why is it important?</w:t>
            </w:r>
          </w:p>
          <w:p w14:paraId="75DD7E9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is considered sensitive? How can a person protect sensitive information?</w:t>
            </w:r>
          </w:p>
          <w:p w14:paraId="4D4D63CE"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possible consequences of failing to protect confidentiality?</w:t>
            </w:r>
          </w:p>
          <w:p w14:paraId="0A392396" w14:textId="1A86EC7A"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possible consequences of an employee failing to adhere to a company's AUP?</w:t>
            </w:r>
          </w:p>
          <w:p w14:paraId="75DBDDEF" w14:textId="2BE8BC2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29FE3CD4"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9.W, 9.R, 10.C, 10. </w:t>
            </w:r>
            <w:r w:rsidRPr="00CE0852">
              <w:rPr>
                <w:rFonts w:ascii="Times New Roman" w:eastAsia="Times New Roman" w:hAnsi="Times New Roman" w:cs="Times New Roman"/>
                <w:sz w:val="24"/>
                <w:szCs w:val="24"/>
                <w:lang w:val="pt-BR"/>
              </w:rPr>
              <w:t>DSR, 10.RI, 10.W, 10.R, 11.C, 11.DSR, 11.RI, 11.W, 11.R, 12.C, 12.DSR, 12.RI, 12.W, 12.R</w:t>
            </w:r>
          </w:p>
          <w:p w14:paraId="19706337" w14:textId="77777777" w:rsidR="000003C8" w:rsidRPr="00CE0852" w:rsidRDefault="000003C8" w:rsidP="00CE0852">
            <w:pPr>
              <w:rPr>
                <w:rFonts w:ascii="Times New Roman" w:eastAsia="Times New Roman" w:hAnsi="Times New Roman" w:cs="Times New Roman"/>
                <w:sz w:val="24"/>
                <w:szCs w:val="24"/>
                <w:lang w:val="pt-BR"/>
              </w:rPr>
            </w:pPr>
          </w:p>
          <w:p w14:paraId="079AF26D"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5E52F0F9" w14:textId="77777777" w:rsidR="000003C8" w:rsidRPr="00CE0852" w:rsidRDefault="000003C8" w:rsidP="00CE0852">
            <w:pPr>
              <w:rPr>
                <w:rFonts w:ascii="Times New Roman" w:eastAsia="Times New Roman" w:hAnsi="Times New Roman" w:cs="Times New Roman"/>
                <w:sz w:val="24"/>
                <w:szCs w:val="24"/>
              </w:rPr>
            </w:pPr>
          </w:p>
          <w:p w14:paraId="0EDE1B14" w14:textId="2EF3753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Mathematics:</w:t>
            </w:r>
            <w:r w:rsidRPr="00CE0852">
              <w:rPr>
                <w:rFonts w:ascii="Times New Roman" w:eastAsia="Times New Roman" w:hAnsi="Times New Roman" w:cs="Times New Roman"/>
                <w:sz w:val="24"/>
                <w:szCs w:val="24"/>
              </w:rPr>
              <w:t xml:space="preserve"> COM.10</w:t>
            </w:r>
          </w:p>
        </w:tc>
        <w:tc>
          <w:tcPr>
            <w:tcW w:w="2610" w:type="dxa"/>
          </w:tcPr>
          <w:p w14:paraId="79C18E7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5368DC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085C8E" w14:paraId="4997E200" w14:textId="08EAB24A" w:rsidTr="000003C8">
        <w:tc>
          <w:tcPr>
            <w:tcW w:w="590" w:type="dxa"/>
          </w:tcPr>
          <w:p w14:paraId="35B89E85" w14:textId="0AA4096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17</w:t>
            </w:r>
          </w:p>
        </w:tc>
        <w:tc>
          <w:tcPr>
            <w:tcW w:w="3117" w:type="dxa"/>
            <w:tcMar>
              <w:top w:w="43" w:type="dxa"/>
              <w:left w:w="115" w:type="dxa"/>
              <w:bottom w:w="43" w:type="dxa"/>
              <w:right w:w="115" w:type="dxa"/>
            </w:tcMar>
          </w:tcPr>
          <w:p w14:paraId="06A61FC6" w14:textId="5209C70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Maintain working knowledge of current information-technology (IT) systems.</w:t>
            </w:r>
          </w:p>
        </w:tc>
        <w:tc>
          <w:tcPr>
            <w:tcW w:w="3848" w:type="dxa"/>
          </w:tcPr>
          <w:p w14:paraId="5C26299E"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working knowledge of current IT systems may include, but is not limited to,</w:t>
            </w:r>
          </w:p>
          <w:p w14:paraId="147AAC08"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3F1781D1"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hardware and devices (e.g., peripherals)</w:t>
            </w:r>
          </w:p>
          <w:p w14:paraId="03DC0C9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software and applications</w:t>
            </w:r>
          </w:p>
          <w:p w14:paraId="2BDBB24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cloud-based services</w:t>
            </w:r>
          </w:p>
          <w:p w14:paraId="26533B31"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file-sharing techniques</w:t>
            </w:r>
          </w:p>
          <w:p w14:paraId="621281C5"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emerging technologies</w:t>
            </w:r>
          </w:p>
          <w:p w14:paraId="7AF79FFB" w14:textId="65191860"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troubleshooting protocols and techniques.</w:t>
            </w:r>
          </w:p>
          <w:p w14:paraId="2E1D9F09" w14:textId="38E2851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2C1756B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technology systems are common within a given industry?</w:t>
            </w:r>
          </w:p>
          <w:p w14:paraId="16656B57"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keep current with information technology?</w:t>
            </w:r>
          </w:p>
          <w:p w14:paraId="50B3E762" w14:textId="2F11A903"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steps should be taken if there is a problem with technology in the workplace?</w:t>
            </w:r>
          </w:p>
          <w:p w14:paraId="416AE746" w14:textId="6B797F3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13BDD946"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English:</w:t>
            </w:r>
            <w:r w:rsidRPr="00CE0852">
              <w:rPr>
                <w:rFonts w:ascii="Times New Roman" w:eastAsia="Times New Roman" w:hAnsi="Times New Roman" w:cs="Times New Roman"/>
                <w:sz w:val="24"/>
                <w:szCs w:val="24"/>
                <w:lang w:val="pt-BR"/>
              </w:rPr>
              <w:t xml:space="preserve"> 9.C, 9.W, 9.R, 10.C, 10.W, 10.R, 11.C, 11.W, 11.R, 12.C, 12.W, 12.R</w:t>
            </w:r>
          </w:p>
          <w:p w14:paraId="754508D3" w14:textId="77777777" w:rsidR="000003C8" w:rsidRPr="00CE0852" w:rsidRDefault="000003C8" w:rsidP="00CE0852">
            <w:pPr>
              <w:rPr>
                <w:rFonts w:ascii="Times New Roman" w:eastAsia="Times New Roman" w:hAnsi="Times New Roman" w:cs="Times New Roman"/>
                <w:sz w:val="24"/>
                <w:szCs w:val="24"/>
                <w:lang w:val="pt-BR"/>
              </w:rPr>
            </w:pPr>
          </w:p>
          <w:p w14:paraId="747081E8"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1B3499D8" w14:textId="77777777" w:rsidR="000003C8" w:rsidRPr="00CE0852" w:rsidRDefault="000003C8" w:rsidP="00CE0852">
            <w:pPr>
              <w:rPr>
                <w:rFonts w:ascii="Times New Roman" w:eastAsia="Times New Roman" w:hAnsi="Times New Roman" w:cs="Times New Roman"/>
                <w:sz w:val="24"/>
                <w:szCs w:val="24"/>
              </w:rPr>
            </w:pPr>
          </w:p>
          <w:p w14:paraId="3D373B73" w14:textId="4BFEB0FC"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COM.1, COM.2, COM.7, COM.9, COM.10, COM.11, COM.16, COM.18, PS.17 </w:t>
            </w:r>
          </w:p>
        </w:tc>
        <w:tc>
          <w:tcPr>
            <w:tcW w:w="2610" w:type="dxa"/>
          </w:tcPr>
          <w:p w14:paraId="0AF08E8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c>
          <w:tcPr>
            <w:tcW w:w="2250" w:type="dxa"/>
          </w:tcPr>
          <w:p w14:paraId="2EC678E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r>
      <w:tr w:rsidR="000003C8" w:rsidRPr="00085C8E" w14:paraId="1236AFB9" w14:textId="0F1A1735" w:rsidTr="000003C8">
        <w:tc>
          <w:tcPr>
            <w:tcW w:w="590" w:type="dxa"/>
          </w:tcPr>
          <w:p w14:paraId="243FA7AB" w14:textId="04D8924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18</w:t>
            </w:r>
          </w:p>
        </w:tc>
        <w:tc>
          <w:tcPr>
            <w:tcW w:w="3117" w:type="dxa"/>
            <w:tcMar>
              <w:top w:w="43" w:type="dxa"/>
              <w:left w:w="115" w:type="dxa"/>
              <w:bottom w:w="43" w:type="dxa"/>
              <w:right w:w="115" w:type="dxa"/>
            </w:tcMar>
          </w:tcPr>
          <w:p w14:paraId="036FB83C"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Demonstrate proficiency with</w:t>
            </w:r>
          </w:p>
          <w:p w14:paraId="39100E8F" w14:textId="6FFB897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technologies, tools, and machines common to a specific occupation.</w:t>
            </w:r>
          </w:p>
        </w:tc>
        <w:tc>
          <w:tcPr>
            <w:tcW w:w="3848" w:type="dxa"/>
          </w:tcPr>
          <w:p w14:paraId="380B49B5" w14:textId="1FD6B3B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sz w:val="24"/>
                <w:szCs w:val="24"/>
                <w:shd w:val="clear" w:color="auto" w:fill="FFFFFF"/>
              </w:rPr>
              <w:t>Demonstration includes selecting and using technology, tools, and machines to accomplish work.</w:t>
            </w:r>
          </w:p>
        </w:tc>
        <w:tc>
          <w:tcPr>
            <w:tcW w:w="3600" w:type="dxa"/>
          </w:tcPr>
          <w:p w14:paraId="0AB94096"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technology, tools, or machines are common in a given industry?</w:t>
            </w:r>
          </w:p>
          <w:p w14:paraId="7FEF6A71"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technology, tools, or machines used to accomplish job tasks efficiently?</w:t>
            </w:r>
          </w:p>
          <w:p w14:paraId="7A01B665" w14:textId="2B7E02CB"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be proficient with industry-specific technology, tools, and machines?</w:t>
            </w:r>
          </w:p>
          <w:p w14:paraId="241782B7" w14:textId="5B717AB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321C8BCF"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0C2C47CA" w14:textId="77777777" w:rsidR="000003C8" w:rsidRPr="00CE0852" w:rsidRDefault="000003C8" w:rsidP="00CE0852">
            <w:pPr>
              <w:rPr>
                <w:rFonts w:ascii="Times New Roman" w:eastAsia="Times New Roman" w:hAnsi="Times New Roman" w:cs="Times New Roman"/>
                <w:sz w:val="24"/>
                <w:szCs w:val="24"/>
              </w:rPr>
            </w:pPr>
          </w:p>
          <w:p w14:paraId="34FE77C7" w14:textId="19CABDB8"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A.7, A.8, A.9, AFDA.1, AFDA.3, AFDA.5, AII.4, AII.7, AII.9, COM.1, COM.7, COM.10, COM.11, COM.12, COM.16</w:t>
            </w:r>
          </w:p>
        </w:tc>
        <w:tc>
          <w:tcPr>
            <w:tcW w:w="2610" w:type="dxa"/>
          </w:tcPr>
          <w:p w14:paraId="2145EA3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c>
          <w:tcPr>
            <w:tcW w:w="2250" w:type="dxa"/>
          </w:tcPr>
          <w:p w14:paraId="76F9107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lang w:val="pt-BR"/>
              </w:rPr>
            </w:pPr>
          </w:p>
        </w:tc>
      </w:tr>
      <w:tr w:rsidR="000003C8" w:rsidRPr="00CE0852" w14:paraId="3B85A64E" w14:textId="4BF87DC4" w:rsidTr="000003C8">
        <w:tc>
          <w:tcPr>
            <w:tcW w:w="590" w:type="dxa"/>
          </w:tcPr>
          <w:p w14:paraId="144096C1" w14:textId="0CF2FCB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lang w:val="fr-FR"/>
              </w:rPr>
              <w:t>19</w:t>
            </w:r>
          </w:p>
        </w:tc>
        <w:tc>
          <w:tcPr>
            <w:tcW w:w="3117" w:type="dxa"/>
            <w:tcMar>
              <w:top w:w="43" w:type="dxa"/>
              <w:left w:w="115" w:type="dxa"/>
              <w:bottom w:w="43" w:type="dxa"/>
              <w:right w:w="115" w:type="dxa"/>
            </w:tcMar>
          </w:tcPr>
          <w:p w14:paraId="0CE41EA4" w14:textId="60D56FA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Apply mathematical skills to job-specific tasks.</w:t>
            </w:r>
          </w:p>
        </w:tc>
        <w:tc>
          <w:tcPr>
            <w:tcW w:w="3848" w:type="dxa"/>
          </w:tcPr>
          <w:p w14:paraId="7728AFC8"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Application could include</w:t>
            </w:r>
          </w:p>
          <w:p w14:paraId="10ED75E4"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6EEC774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00A7CC2A"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mathematical processes to accomplish job-specific tasks (e.g., estimating required supplies, completing expense reports)</w:t>
            </w:r>
          </w:p>
          <w:p w14:paraId="58321EFC" w14:textId="4E3C8D5F"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managing personal finance (e.g., understanding wage rates, paycheck deductions, taxes, sales receipts).</w:t>
            </w:r>
          </w:p>
          <w:p w14:paraId="267839B8" w14:textId="751F563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96C8F0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34B71C30"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resources are available to assist in the improvement of mathematical skills?</w:t>
            </w:r>
          </w:p>
          <w:p w14:paraId="4E23BE01" w14:textId="70EACC44"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mathematical skills considered communication skills?</w:t>
            </w:r>
          </w:p>
          <w:p w14:paraId="6D4B0DE6" w14:textId="26178F8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634726E5"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9.DSR, 9.RI, 9.W, 10.DSR, 10.RI, 10.W, 11.DSR, 11.RI, 11.W, 12.DSR, 12.RI, 12.W</w:t>
            </w:r>
          </w:p>
          <w:p w14:paraId="3BABFA88" w14:textId="77777777" w:rsidR="000003C8" w:rsidRPr="00CE0852" w:rsidRDefault="000003C8" w:rsidP="00CE0852">
            <w:pPr>
              <w:rPr>
                <w:rFonts w:ascii="Times New Roman" w:eastAsia="Times New Roman" w:hAnsi="Times New Roman" w:cs="Times New Roman"/>
                <w:sz w:val="24"/>
                <w:szCs w:val="24"/>
              </w:rPr>
            </w:pPr>
          </w:p>
          <w:p w14:paraId="4FB6F6FE"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392E41F8" w14:textId="77777777" w:rsidR="000003C8" w:rsidRPr="00CE0852" w:rsidRDefault="000003C8" w:rsidP="00CE0852">
            <w:pPr>
              <w:rPr>
                <w:rFonts w:ascii="Times New Roman" w:eastAsia="Times New Roman" w:hAnsi="Times New Roman" w:cs="Times New Roman"/>
                <w:sz w:val="24"/>
                <w:szCs w:val="24"/>
              </w:rPr>
            </w:pPr>
          </w:p>
          <w:p w14:paraId="3EA59CD0" w14:textId="77777777" w:rsidR="000003C8" w:rsidRPr="00CE0852" w:rsidRDefault="000003C8" w:rsidP="00CE0852">
            <w:pPr>
              <w:rPr>
                <w:rFonts w:ascii="Times New Roman" w:eastAsia="Times New Roman" w:hAnsi="Times New Roman" w:cs="Times New Roman"/>
                <w:sz w:val="24"/>
                <w:szCs w:val="24"/>
                <w:lang w:val="pt-BR"/>
              </w:rPr>
            </w:pPr>
            <w:r w:rsidRPr="00CE0852">
              <w:rPr>
                <w:rFonts w:ascii="Times New Roman" w:eastAsia="Times New Roman" w:hAnsi="Times New Roman" w:cs="Times New Roman"/>
                <w:b/>
                <w:bCs/>
                <w:sz w:val="24"/>
                <w:szCs w:val="24"/>
                <w:lang w:val="pt-BR"/>
              </w:rPr>
              <w:t>Mathematics:</w:t>
            </w:r>
            <w:r w:rsidRPr="00CE0852">
              <w:rPr>
                <w:rFonts w:ascii="Times New Roman" w:eastAsia="Times New Roman" w:hAnsi="Times New Roman" w:cs="Times New Roman"/>
                <w:sz w:val="24"/>
                <w:szCs w:val="24"/>
                <w:lang w:val="pt-BR"/>
              </w:rPr>
              <w:t xml:space="preserve"> A.1, A.3, A.4, A.5, A.7, A.8, A.9, AFDA.1, AFDA.3, AFDA.5, AFDA.8, AII.3, AII.7, AII.9, AII.10, COM.1, COM.7</w:t>
            </w:r>
          </w:p>
          <w:p w14:paraId="727DA99B" w14:textId="77777777" w:rsidR="000003C8" w:rsidRPr="00CE0852" w:rsidRDefault="000003C8" w:rsidP="00CE0852">
            <w:pPr>
              <w:rPr>
                <w:rFonts w:ascii="Times New Roman" w:eastAsia="Times New Roman" w:hAnsi="Times New Roman" w:cs="Times New Roman"/>
                <w:sz w:val="24"/>
                <w:szCs w:val="24"/>
                <w:lang w:val="pt-BR"/>
              </w:rPr>
            </w:pPr>
          </w:p>
          <w:p w14:paraId="73612A63" w14:textId="59E09B8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BIO.1, CH.1, ES.1, PH.1</w:t>
            </w:r>
          </w:p>
        </w:tc>
        <w:tc>
          <w:tcPr>
            <w:tcW w:w="2610" w:type="dxa"/>
          </w:tcPr>
          <w:p w14:paraId="71A3FF4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16FDA36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AB409B0" w14:textId="1B720F58" w:rsidTr="000003C8">
        <w:tc>
          <w:tcPr>
            <w:tcW w:w="590" w:type="dxa"/>
          </w:tcPr>
          <w:p w14:paraId="0C8A6C98" w14:textId="18BBDD4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20</w:t>
            </w:r>
          </w:p>
        </w:tc>
        <w:tc>
          <w:tcPr>
            <w:tcW w:w="3117" w:type="dxa"/>
            <w:tcMar>
              <w:top w:w="43" w:type="dxa"/>
              <w:left w:w="115" w:type="dxa"/>
              <w:bottom w:w="43" w:type="dxa"/>
              <w:right w:w="115" w:type="dxa"/>
            </w:tcMar>
          </w:tcPr>
          <w:p w14:paraId="3574BECA" w14:textId="7A24554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professionalism.</w:t>
            </w:r>
          </w:p>
        </w:tc>
        <w:tc>
          <w:tcPr>
            <w:tcW w:w="3848" w:type="dxa"/>
          </w:tcPr>
          <w:p w14:paraId="5EE7EA31"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17EEBAD3"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210479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defining </w:t>
            </w:r>
            <w:r w:rsidRPr="00CE0852">
              <w:rPr>
                <w:rFonts w:ascii="Times New Roman" w:eastAsia="Times New Roman" w:hAnsi="Times New Roman" w:cs="Times New Roman"/>
                <w:i/>
                <w:iCs/>
                <w:sz w:val="24"/>
                <w:szCs w:val="24"/>
              </w:rPr>
              <w:t>professionalism</w:t>
            </w:r>
          </w:p>
          <w:p w14:paraId="459689D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practicing punctuality and attendance</w:t>
            </w:r>
          </w:p>
          <w:p w14:paraId="3B33338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adhering to work-schedule expectations</w:t>
            </w:r>
          </w:p>
          <w:p w14:paraId="364DCAB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167B409"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exhibiting professional self-representation (e.g., using a firm handshake, introducing oneself, making eye contact)</w:t>
            </w:r>
          </w:p>
          <w:p w14:paraId="60D6F81A" w14:textId="56C29F5C"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professional appearance (e.g., maintaining personal hygiene, adhering to a dress code).</w:t>
            </w:r>
          </w:p>
          <w:p w14:paraId="5AC80E5E" w14:textId="2A45E72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65A52A98"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professionalism? How is it demonstrated?</w:t>
            </w:r>
          </w:p>
          <w:p w14:paraId="0C5FF9B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a person make a positive first impression? Why is this important?</w:t>
            </w:r>
          </w:p>
          <w:p w14:paraId="58FAA11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professional appearance important in the workplace?</w:t>
            </w:r>
          </w:p>
          <w:p w14:paraId="2201D1A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punctuality and attendance important in the workplace?</w:t>
            </w:r>
          </w:p>
          <w:p w14:paraId="3AD40021"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examples of workplace schedule expectations?</w:t>
            </w:r>
          </w:p>
          <w:p w14:paraId="57A38473" w14:textId="0C50022D"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behavior and communication expectations differ between home and school? How might these expectations differ in the workplace?</w:t>
            </w:r>
          </w:p>
          <w:p w14:paraId="47DC14D3" w14:textId="15DAF75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48B51BA3"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10.C, 11.C, 12.C</w:t>
            </w:r>
          </w:p>
          <w:p w14:paraId="66F2135B" w14:textId="77777777" w:rsidR="000003C8" w:rsidRPr="00CE0852" w:rsidRDefault="000003C8" w:rsidP="00CE0852">
            <w:pPr>
              <w:rPr>
                <w:rFonts w:ascii="Times New Roman" w:eastAsia="Times New Roman" w:hAnsi="Times New Roman" w:cs="Times New Roman"/>
                <w:sz w:val="24"/>
                <w:szCs w:val="24"/>
              </w:rPr>
            </w:pPr>
          </w:p>
          <w:p w14:paraId="6117B2F9" w14:textId="6FDD6D6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tc>
        <w:tc>
          <w:tcPr>
            <w:tcW w:w="2610" w:type="dxa"/>
          </w:tcPr>
          <w:p w14:paraId="6539EFD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1C3588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4AE271D" w14:textId="3E28A177" w:rsidTr="000003C8">
        <w:tc>
          <w:tcPr>
            <w:tcW w:w="590" w:type="dxa"/>
          </w:tcPr>
          <w:p w14:paraId="5DEB7791" w14:textId="0A9A9BB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21</w:t>
            </w:r>
          </w:p>
        </w:tc>
        <w:tc>
          <w:tcPr>
            <w:tcW w:w="3117" w:type="dxa"/>
            <w:tcMar>
              <w:top w:w="43" w:type="dxa"/>
              <w:left w:w="115" w:type="dxa"/>
              <w:bottom w:w="43" w:type="dxa"/>
              <w:right w:w="115" w:type="dxa"/>
            </w:tcMar>
          </w:tcPr>
          <w:p w14:paraId="2D56E59F" w14:textId="6854E7A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reading and writing skills.</w:t>
            </w:r>
          </w:p>
        </w:tc>
        <w:tc>
          <w:tcPr>
            <w:tcW w:w="3848" w:type="dxa"/>
          </w:tcPr>
          <w:p w14:paraId="1C484E56"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w:t>
            </w:r>
          </w:p>
          <w:p w14:paraId="1178AADC"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1CF1EA1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reading and interpreting workplace documents</w:t>
            </w:r>
          </w:p>
          <w:p w14:paraId="07AE850C"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effectively writing workplace documents, considering</w:t>
            </w:r>
          </w:p>
          <w:p w14:paraId="4D32C72B" w14:textId="77777777" w:rsidR="000003C8" w:rsidRPr="00CE0852" w:rsidRDefault="000003C8" w:rsidP="00CE0852">
            <w:pPr>
              <w:numPr>
                <w:ilvl w:val="1"/>
                <w:numId w:val="2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ability to convey messages with clarity</w:t>
            </w:r>
          </w:p>
          <w:p w14:paraId="300FA419" w14:textId="77777777" w:rsidR="000003C8" w:rsidRPr="00CE0852" w:rsidRDefault="000003C8" w:rsidP="00CE0852">
            <w:pPr>
              <w:numPr>
                <w:ilvl w:val="1"/>
                <w:numId w:val="2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professional tone, appropriate to audience</w:t>
            </w:r>
          </w:p>
          <w:p w14:paraId="63172700" w14:textId="77777777" w:rsidR="000003C8" w:rsidRDefault="000003C8" w:rsidP="00CE0852">
            <w:pPr>
              <w:numPr>
                <w:ilvl w:val="1"/>
                <w:numId w:val="2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grammar</w:t>
            </w:r>
          </w:p>
          <w:p w14:paraId="639447E6" w14:textId="023047B5" w:rsidR="000003C8" w:rsidRPr="00CE0852" w:rsidRDefault="000003C8" w:rsidP="00CE0852">
            <w:pPr>
              <w:numPr>
                <w:ilvl w:val="1"/>
                <w:numId w:val="210"/>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forms and conventions (e.g., formatting documents, using an email signature).</w:t>
            </w:r>
          </w:p>
          <w:p w14:paraId="79B3C678" w14:textId="3F001B9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78A60C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level of reading and writing skills are required for an entry-level job in a given industry?</w:t>
            </w:r>
          </w:p>
          <w:p w14:paraId="72B0BC3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reading and writing skills help a person succeed as an individual, family member, and citizen?</w:t>
            </w:r>
          </w:p>
          <w:p w14:paraId="01307939"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would written correspondence differ among friends vs. between an applicant and a prospective employer?</w:t>
            </w:r>
          </w:p>
          <w:p w14:paraId="349A0CFC" w14:textId="2A9779A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for an employee to gain knowledge of preferred forms and conventions in the workplace?</w:t>
            </w:r>
          </w:p>
          <w:p w14:paraId="00D1F544" w14:textId="45B0CC3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18CADF18"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9.C, 9.DSR, 9.RI, 9.W, 9.LU, 10.C, 10.DSR, 10.RI, 10.W, 10.LU, 11.C, 11.DSR, 11.RI, 11.W, 11.LU, 12.C, 12.DSR, 12.RI, 12.W, 12.LU</w:t>
            </w:r>
          </w:p>
          <w:p w14:paraId="39DD5F4E" w14:textId="77777777" w:rsidR="000003C8" w:rsidRPr="00CE0852" w:rsidRDefault="000003C8" w:rsidP="00CE0852">
            <w:pPr>
              <w:rPr>
                <w:rFonts w:ascii="Times New Roman" w:eastAsia="Times New Roman" w:hAnsi="Times New Roman" w:cs="Times New Roman"/>
                <w:sz w:val="24"/>
                <w:szCs w:val="24"/>
              </w:rPr>
            </w:pPr>
          </w:p>
          <w:p w14:paraId="11BAD4FF" w14:textId="7C9E070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tc>
        <w:tc>
          <w:tcPr>
            <w:tcW w:w="2610" w:type="dxa"/>
          </w:tcPr>
          <w:p w14:paraId="478A035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7C72B5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2E6F95F" w14:textId="6ED5D881" w:rsidTr="000003C8">
        <w:tc>
          <w:tcPr>
            <w:tcW w:w="590" w:type="dxa"/>
          </w:tcPr>
          <w:p w14:paraId="2FDA7339" w14:textId="558093A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22</w:t>
            </w:r>
          </w:p>
        </w:tc>
        <w:tc>
          <w:tcPr>
            <w:tcW w:w="3117" w:type="dxa"/>
            <w:tcMar>
              <w:top w:w="43" w:type="dxa"/>
              <w:left w:w="115" w:type="dxa"/>
              <w:bottom w:w="43" w:type="dxa"/>
              <w:right w:w="115" w:type="dxa"/>
            </w:tcMar>
          </w:tcPr>
          <w:p w14:paraId="6A8313B7" w14:textId="40AC332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workplace safety.</w:t>
            </w:r>
          </w:p>
        </w:tc>
        <w:tc>
          <w:tcPr>
            <w:tcW w:w="3848" w:type="dxa"/>
          </w:tcPr>
          <w:p w14:paraId="2933F4DB"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includes, but is not limited to,</w:t>
            </w:r>
          </w:p>
          <w:p w14:paraId="23D5C8DB"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49452F2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adhering to Occupational Safety and Health Administration (OSHA) standards and instructor and manufacturer guidelines</w:t>
            </w:r>
          </w:p>
          <w:p w14:paraId="7E2FC555" w14:textId="77777777" w:rsidR="000003C8" w:rsidRPr="00CE0852" w:rsidRDefault="000003C8" w:rsidP="00CE0852">
            <w:pPr>
              <w:numPr>
                <w:ilvl w:val="1"/>
                <w:numId w:val="209"/>
              </w:numPr>
              <w:shd w:val="clear" w:color="auto" w:fill="FFFFFF"/>
              <w:tabs>
                <w:tab w:val="clear" w:pos="1440"/>
                <w:tab w:val="num" w:pos="1103"/>
              </w:tabs>
              <w:ind w:left="1103"/>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interpreting safety data sheets (SDS)</w:t>
            </w:r>
          </w:p>
          <w:p w14:paraId="09B254FA" w14:textId="77777777" w:rsidR="000003C8" w:rsidRPr="00CE0852" w:rsidRDefault="000003C8" w:rsidP="00CE0852">
            <w:pPr>
              <w:numPr>
                <w:ilvl w:val="1"/>
                <w:numId w:val="209"/>
              </w:numPr>
              <w:shd w:val="clear" w:color="auto" w:fill="FFFFFF"/>
              <w:tabs>
                <w:tab w:val="clear" w:pos="1440"/>
                <w:tab w:val="num" w:pos="1103"/>
              </w:tabs>
              <w:ind w:left="1103"/>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and using personal protective equipment (PPE)</w:t>
            </w:r>
          </w:p>
          <w:p w14:paraId="1972C17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universal precautions (e.g., to protect against bloodborne pathogens)</w:t>
            </w:r>
          </w:p>
          <w:p w14:paraId="62754A2C"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risks and hazards in the workplace</w:t>
            </w:r>
          </w:p>
          <w:p w14:paraId="706F2F0B" w14:textId="0419AAEA"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emergency protocols (e.g., evacuation routes).</w:t>
            </w:r>
          </w:p>
          <w:p w14:paraId="419854A8" w14:textId="01D5DA0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728A36F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OSHA? Under what federal department does it fall?</w:t>
            </w:r>
          </w:p>
          <w:p w14:paraId="3B6C8D3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OSHA help employees identify risks and hazards in the workplace?</w:t>
            </w:r>
          </w:p>
          <w:p w14:paraId="4E72097D"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might one find an SDS?</w:t>
            </w:r>
          </w:p>
          <w:p w14:paraId="1595D08F" w14:textId="1630F976"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emergency protocols differ within the school, the workplace, and the home?</w:t>
            </w:r>
          </w:p>
          <w:p w14:paraId="0BF49091" w14:textId="2E44886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241543D9"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English:</w:t>
            </w:r>
            <w:r w:rsidRPr="00CE0852">
              <w:rPr>
                <w:rFonts w:ascii="Times New Roman" w:eastAsia="Times New Roman" w:hAnsi="Times New Roman" w:cs="Times New Roman"/>
                <w:sz w:val="24"/>
                <w:szCs w:val="24"/>
              </w:rPr>
              <w:t xml:space="preserve"> 9.RI, 10.RI, 11.RI, 12.RI </w:t>
            </w:r>
          </w:p>
          <w:p w14:paraId="5ED89EAB" w14:textId="77777777" w:rsidR="000003C8" w:rsidRPr="00CE0852" w:rsidRDefault="000003C8" w:rsidP="00CE0852">
            <w:pPr>
              <w:rPr>
                <w:rFonts w:ascii="Times New Roman" w:eastAsia="Times New Roman" w:hAnsi="Times New Roman" w:cs="Times New Roman"/>
                <w:sz w:val="24"/>
                <w:szCs w:val="24"/>
              </w:rPr>
            </w:pPr>
          </w:p>
          <w:p w14:paraId="374BE0DC"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Skills GOVT, Skills VUS, Skills WHI, Skills WHII</w:t>
            </w:r>
          </w:p>
          <w:p w14:paraId="74FE307C" w14:textId="77777777" w:rsidR="000003C8" w:rsidRPr="00CE0852" w:rsidRDefault="000003C8" w:rsidP="00CE0852">
            <w:pPr>
              <w:rPr>
                <w:rFonts w:ascii="Times New Roman" w:eastAsia="Times New Roman" w:hAnsi="Times New Roman" w:cs="Times New Roman"/>
                <w:sz w:val="24"/>
                <w:szCs w:val="24"/>
              </w:rPr>
            </w:pPr>
          </w:p>
          <w:p w14:paraId="405AD4DB" w14:textId="5696F9B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Science:</w:t>
            </w:r>
            <w:r w:rsidRPr="00CE0852">
              <w:rPr>
                <w:rFonts w:ascii="Times New Roman" w:eastAsia="Times New Roman" w:hAnsi="Times New Roman" w:cs="Times New Roman"/>
                <w:sz w:val="24"/>
                <w:szCs w:val="24"/>
              </w:rPr>
              <w:t xml:space="preserve"> CH.1</w:t>
            </w:r>
          </w:p>
        </w:tc>
        <w:tc>
          <w:tcPr>
            <w:tcW w:w="2610" w:type="dxa"/>
          </w:tcPr>
          <w:p w14:paraId="77A4A8A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1CDFC66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3B25925" w14:textId="4FCB0282" w:rsidTr="000003C8">
        <w:tc>
          <w:tcPr>
            <w:tcW w:w="590" w:type="dxa"/>
            <w:shd w:val="clear" w:color="auto" w:fill="D0CECE" w:themeFill="background2" w:themeFillShade="E6"/>
          </w:tcPr>
          <w:p w14:paraId="3906FA9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5BC947C7" w14:textId="3B1CE2F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bookmarkStart w:id="2" w:name="_Toc67297991"/>
            <w:r w:rsidRPr="00CE0852">
              <w:rPr>
                <w:rFonts w:ascii="Times New Roman" w:hAnsi="Times New Roman" w:cs="Times New Roman"/>
                <w:b/>
                <w:bCs/>
                <w:sz w:val="24"/>
                <w:szCs w:val="24"/>
              </w:rPr>
              <w:t>Examining All Aspects of an Industry</w:t>
            </w:r>
            <w:bookmarkEnd w:id="2"/>
          </w:p>
        </w:tc>
        <w:tc>
          <w:tcPr>
            <w:tcW w:w="3848" w:type="dxa"/>
            <w:shd w:val="clear" w:color="auto" w:fill="D0CECE" w:themeFill="background2" w:themeFillShade="E6"/>
          </w:tcPr>
          <w:p w14:paraId="53D388F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tcPr>
          <w:p w14:paraId="753A463E"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57A5A28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0859AF9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3A2C0BB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754182F3" w14:textId="46C976AB" w:rsidTr="000003C8">
        <w:tc>
          <w:tcPr>
            <w:tcW w:w="590" w:type="dxa"/>
          </w:tcPr>
          <w:p w14:paraId="1401D735" w14:textId="089814A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23</w:t>
            </w:r>
          </w:p>
        </w:tc>
        <w:tc>
          <w:tcPr>
            <w:tcW w:w="3117" w:type="dxa"/>
            <w:tcMar>
              <w:top w:w="43" w:type="dxa"/>
              <w:left w:w="115" w:type="dxa"/>
              <w:bottom w:w="43" w:type="dxa"/>
              <w:right w:w="115" w:type="dxa"/>
            </w:tcMar>
          </w:tcPr>
          <w:p w14:paraId="25A9DAB5" w14:textId="4D5D139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aspects of planning within an industry/organization.</w:t>
            </w:r>
          </w:p>
        </w:tc>
        <w:tc>
          <w:tcPr>
            <w:tcW w:w="3848" w:type="dxa"/>
          </w:tcPr>
          <w:p w14:paraId="06C4BE21"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543FCDE6"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44BEB5A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development of vision and mission statements</w:t>
            </w:r>
          </w:p>
          <w:p w14:paraId="634BB45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setting of performance goals and objectives</w:t>
            </w:r>
          </w:p>
          <w:p w14:paraId="6A51496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review of previous performance (e.g., productivity, profit)</w:t>
            </w:r>
          </w:p>
          <w:p w14:paraId="4B7B288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evaluation of current assets</w:t>
            </w:r>
          </w:p>
          <w:p w14:paraId="4ECD960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formulation of strategic and operational plans</w:t>
            </w:r>
          </w:p>
          <w:p w14:paraId="4001A17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use of planning tools (e.g., market research, budget analysis, decision-making models, competitive analyses)</w:t>
            </w:r>
          </w:p>
          <w:p w14:paraId="199B8BE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determination of human, natural, technology, and capital resource needs</w:t>
            </w:r>
          </w:p>
          <w:p w14:paraId="7F51D4B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forecasting of trends</w:t>
            </w:r>
          </w:p>
          <w:p w14:paraId="015A16C6"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anticipation of changes in the business climate (e.g., economic factors, laws, regulations, taxes)</w:t>
            </w:r>
          </w:p>
          <w:p w14:paraId="41CFC041" w14:textId="627C0961"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anticipation of and compensation for organizational and industry risk.</w:t>
            </w:r>
          </w:p>
          <w:p w14:paraId="0038230E" w14:textId="6A7D42E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E8BBC5A"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can you find examples of strategic plans that align with a business or industry in your area of interest?</w:t>
            </w:r>
          </w:p>
          <w:p w14:paraId="11C5A922"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lessons can you learn by comparing successful and unsuccessful businesses?</w:t>
            </w:r>
          </w:p>
          <w:p w14:paraId="3347E76F" w14:textId="168A6841"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might be some consequences of inadequate business planning?</w:t>
            </w:r>
          </w:p>
          <w:p w14:paraId="04A586A3" w14:textId="033B572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5D2AD7AF" w14:textId="0C6BB5D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GOVT.5</w:t>
            </w:r>
          </w:p>
        </w:tc>
        <w:tc>
          <w:tcPr>
            <w:tcW w:w="2610" w:type="dxa"/>
          </w:tcPr>
          <w:p w14:paraId="4FA12CD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9DA512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3453F84" w14:textId="0767B5D0" w:rsidTr="000003C8">
        <w:tc>
          <w:tcPr>
            <w:tcW w:w="590" w:type="dxa"/>
          </w:tcPr>
          <w:p w14:paraId="3DEB1CD9" w14:textId="1B2B021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24</w:t>
            </w:r>
          </w:p>
        </w:tc>
        <w:tc>
          <w:tcPr>
            <w:tcW w:w="3117" w:type="dxa"/>
            <w:tcMar>
              <w:top w:w="43" w:type="dxa"/>
              <w:left w:w="115" w:type="dxa"/>
              <w:bottom w:w="43" w:type="dxa"/>
              <w:right w:w="115" w:type="dxa"/>
            </w:tcMar>
          </w:tcPr>
          <w:p w14:paraId="7FBE8100" w14:textId="5BFD280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aspects of management within an industry/organization.</w:t>
            </w:r>
          </w:p>
        </w:tc>
        <w:tc>
          <w:tcPr>
            <w:tcW w:w="3848" w:type="dxa"/>
          </w:tcPr>
          <w:p w14:paraId="19F5099B"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261DE681"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687E453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effect of the organization’s structure and culture on operations</w:t>
            </w:r>
          </w:p>
          <w:p w14:paraId="4F323AE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process for accomplishing goals, using available human, natural, technology, and capital resources</w:t>
            </w:r>
          </w:p>
          <w:p w14:paraId="550992C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ways of ensuring open communication channels</w:t>
            </w:r>
          </w:p>
          <w:p w14:paraId="6B51536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ways of enabling workers to fulfill their responsibilities</w:t>
            </w:r>
          </w:p>
          <w:p w14:paraId="29F9989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evaluation of workers’ performance</w:t>
            </w:r>
          </w:p>
          <w:p w14:paraId="675EE02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provision of training and job-growth opportunities to workers</w:t>
            </w:r>
          </w:p>
          <w:p w14:paraId="3DC9D3B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assurance of worker equity, access, and safety</w:t>
            </w:r>
          </w:p>
          <w:p w14:paraId="02CCF3DF"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resolution of conflicts</w:t>
            </w:r>
          </w:p>
          <w:p w14:paraId="51BE5312" w14:textId="51F951AB"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performance of employment functions (e.g., recruiting, hiring, retaining, discharging).</w:t>
            </w:r>
          </w:p>
          <w:p w14:paraId="4A67EAD7" w14:textId="58C3289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241ECD25"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opportunities and/or activities can provide experience in management?</w:t>
            </w:r>
          </w:p>
          <w:p w14:paraId="0C0B0D65" w14:textId="6C624DD3"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your personal characteristics, habits, and activities that would be helpful in a professional management position?</w:t>
            </w:r>
          </w:p>
          <w:p w14:paraId="0FA90E1A" w14:textId="3A3DB55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638EC6A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77689C6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0B696F9"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2EE21980" w14:textId="67CAA0F3" w:rsidTr="000003C8">
        <w:tc>
          <w:tcPr>
            <w:tcW w:w="590" w:type="dxa"/>
          </w:tcPr>
          <w:p w14:paraId="37DA172A" w14:textId="66F6870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25</w:t>
            </w:r>
          </w:p>
        </w:tc>
        <w:tc>
          <w:tcPr>
            <w:tcW w:w="3117" w:type="dxa"/>
            <w:tcMar>
              <w:top w:w="43" w:type="dxa"/>
              <w:left w:w="115" w:type="dxa"/>
              <w:bottom w:w="43" w:type="dxa"/>
              <w:right w:w="115" w:type="dxa"/>
            </w:tcMar>
          </w:tcPr>
          <w:p w14:paraId="44B78305" w14:textId="1AA6397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aspects of financial responsibility within an industry/organization.</w:t>
            </w:r>
          </w:p>
        </w:tc>
        <w:tc>
          <w:tcPr>
            <w:tcW w:w="3848" w:type="dxa"/>
          </w:tcPr>
          <w:p w14:paraId="75F62BC4"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37C7AAED"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7FF9F33D"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accounting processes</w:t>
            </w:r>
          </w:p>
          <w:p w14:paraId="32F560E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financial decision-making processes, including budget development</w:t>
            </w:r>
          </w:p>
          <w:p w14:paraId="0A9232A4"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methods of acquiring capital</w:t>
            </w:r>
          </w:p>
          <w:p w14:paraId="3286BAFE" w14:textId="471A7BD6"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management of financial operations, including payroll, transactions, records, and reports.</w:t>
            </w:r>
          </w:p>
          <w:p w14:paraId="4F2A2BB6" w14:textId="5FB8943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0B0A89EC"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resources are available to assist you with the various financial functions?</w:t>
            </w:r>
          </w:p>
          <w:p w14:paraId="4B8B50D1" w14:textId="696DB736"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possible consequences of not having in place checks and balances for the full range of a business’s finances?</w:t>
            </w:r>
          </w:p>
          <w:p w14:paraId="1FDBB73E" w14:textId="2346AD2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4B117BF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78CEC17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638D89F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28029B82" w14:textId="47F24343" w:rsidTr="000003C8">
        <w:tc>
          <w:tcPr>
            <w:tcW w:w="590" w:type="dxa"/>
          </w:tcPr>
          <w:p w14:paraId="2DF8B9CA" w14:textId="4A52E69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26</w:t>
            </w:r>
          </w:p>
        </w:tc>
        <w:tc>
          <w:tcPr>
            <w:tcW w:w="3117" w:type="dxa"/>
            <w:tcMar>
              <w:top w:w="43" w:type="dxa"/>
              <w:left w:w="115" w:type="dxa"/>
              <w:bottom w:w="43" w:type="dxa"/>
              <w:right w:w="115" w:type="dxa"/>
            </w:tcMar>
          </w:tcPr>
          <w:p w14:paraId="6964419C" w14:textId="77777777"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Examine technical and production skills required of workers within an</w:t>
            </w:r>
          </w:p>
          <w:p w14:paraId="39FC4C6E" w14:textId="4635DDF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industry/organization.</w:t>
            </w:r>
          </w:p>
        </w:tc>
        <w:tc>
          <w:tcPr>
            <w:tcW w:w="3848" w:type="dxa"/>
          </w:tcPr>
          <w:p w14:paraId="1B90C324"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633D36EF"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1B9B0C54"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634BA99"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industry-related production skills (specific skills used for production of goods or services)</w:t>
            </w:r>
          </w:p>
          <w:p w14:paraId="1DA0F50A" w14:textId="71E85D92"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industry-related interpersonal and team-player skills.</w:t>
            </w:r>
          </w:p>
          <w:p w14:paraId="1F0CEDD5" w14:textId="43D2328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77DD273C"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you, as a worker, determine the necessity to develop and/or upgrade industry-related production skills?</w:t>
            </w:r>
          </w:p>
          <w:p w14:paraId="7A37115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consequences of using good communication skills? Of using poor communication skills?</w:t>
            </w:r>
          </w:p>
          <w:p w14:paraId="2DA05F9D"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having more than one person analyze information in order to make decisions?</w:t>
            </w:r>
          </w:p>
          <w:p w14:paraId="00EBF92D" w14:textId="0050BE75"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steps can you take to develop industry-related interpersonal and team-player skills?</w:t>
            </w:r>
          </w:p>
          <w:p w14:paraId="4E0CBE00" w14:textId="706225C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59E1D3A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478081D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40B313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E134695" w14:textId="2C6BD696" w:rsidTr="000003C8">
        <w:tc>
          <w:tcPr>
            <w:tcW w:w="590" w:type="dxa"/>
          </w:tcPr>
          <w:p w14:paraId="6D98B48C" w14:textId="6F739E9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27</w:t>
            </w:r>
          </w:p>
        </w:tc>
        <w:tc>
          <w:tcPr>
            <w:tcW w:w="3117" w:type="dxa"/>
            <w:tcMar>
              <w:top w:w="43" w:type="dxa"/>
              <w:left w:w="115" w:type="dxa"/>
              <w:bottom w:w="43" w:type="dxa"/>
              <w:right w:w="115" w:type="dxa"/>
            </w:tcMar>
          </w:tcPr>
          <w:p w14:paraId="16534C8F" w14:textId="20BBB40C" w:rsidR="000003C8" w:rsidRPr="00CE0852" w:rsidRDefault="000003C8" w:rsidP="00CE0852">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Examine principles of technology that</w:t>
            </w:r>
            <w:r>
              <w:rPr>
                <w:rFonts w:ascii="Times New Roman" w:eastAsia="Times New Roman" w:hAnsi="Times New Roman" w:cs="Times New Roman"/>
                <w:sz w:val="24"/>
                <w:szCs w:val="24"/>
              </w:rPr>
              <w:t xml:space="preserve"> </w:t>
            </w:r>
            <w:r w:rsidRPr="00CE0852">
              <w:rPr>
                <w:rFonts w:ascii="Times New Roman" w:eastAsia="Times New Roman" w:hAnsi="Times New Roman" w:cs="Times New Roman"/>
                <w:sz w:val="24"/>
                <w:szCs w:val="24"/>
              </w:rPr>
              <w:t>underlie an industry/organization.</w:t>
            </w:r>
          </w:p>
        </w:tc>
        <w:tc>
          <w:tcPr>
            <w:tcW w:w="3848" w:type="dxa"/>
          </w:tcPr>
          <w:p w14:paraId="2D0B4603"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0ECC152C"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2489BAC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technological systems used in the industry</w:t>
            </w:r>
          </w:p>
          <w:p w14:paraId="52CF4E64"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mathematical, scientific, social, ethical, and economic principles underlying the technological systems</w:t>
            </w:r>
          </w:p>
          <w:p w14:paraId="75FF33F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impact of energy systems, fuel sources, and other technological systems on the production of goods and services</w:t>
            </w:r>
          </w:p>
          <w:p w14:paraId="5A7931D7"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use of emerging and alternative energy resources in the production of goods and services</w:t>
            </w:r>
          </w:p>
          <w:p w14:paraId="29CE9792" w14:textId="3A37D6F1"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generation and distribution of energy to industries/organizations for use in creating goods and services.</w:t>
            </w:r>
          </w:p>
          <w:p w14:paraId="14ACD182" w14:textId="744C9D3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4122054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ethical issues related to technologies?</w:t>
            </w:r>
          </w:p>
          <w:p w14:paraId="5130FD1C"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energy systems so important to industries/organizations?</w:t>
            </w:r>
          </w:p>
          <w:p w14:paraId="5F6AFB3A"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maintain technological systems?</w:t>
            </w:r>
          </w:p>
          <w:p w14:paraId="2634DB08"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energy transmission affect technological systems?</w:t>
            </w:r>
          </w:p>
          <w:p w14:paraId="54C37827"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possible effects of alternative energy sources on industries?</w:t>
            </w:r>
          </w:p>
          <w:p w14:paraId="69E55D7C"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would life be like without a reliable source of energy?</w:t>
            </w:r>
          </w:p>
          <w:p w14:paraId="579E636F" w14:textId="27B7AD8A"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would be the effect of using electric vehicles to transport/deliver/ship goods?</w:t>
            </w:r>
          </w:p>
          <w:p w14:paraId="44EE2D9C" w14:textId="4842049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00589B2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62450D1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4013F68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2E5B44C8" w14:textId="58E5A888" w:rsidTr="000003C8">
        <w:tc>
          <w:tcPr>
            <w:tcW w:w="590" w:type="dxa"/>
          </w:tcPr>
          <w:p w14:paraId="28363D35" w14:textId="0380AE0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28</w:t>
            </w:r>
          </w:p>
        </w:tc>
        <w:tc>
          <w:tcPr>
            <w:tcW w:w="3117" w:type="dxa"/>
            <w:tcMar>
              <w:top w:w="43" w:type="dxa"/>
              <w:left w:w="115" w:type="dxa"/>
              <w:bottom w:w="43" w:type="dxa"/>
              <w:right w:w="115" w:type="dxa"/>
            </w:tcMar>
          </w:tcPr>
          <w:p w14:paraId="43D6D479" w14:textId="7AA0B25B"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labor issues related to an industry/organization.</w:t>
            </w:r>
          </w:p>
        </w:tc>
        <w:tc>
          <w:tcPr>
            <w:tcW w:w="3848" w:type="dxa"/>
          </w:tcPr>
          <w:p w14:paraId="01E74446"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7E42B275"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2032E49C"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workers’ rights and responsibilities (e.g., wages, benefits, working conditions)</w:t>
            </w:r>
          </w:p>
          <w:p w14:paraId="5B78EA7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role of employment contracts and agreements</w:t>
            </w:r>
          </w:p>
          <w:p w14:paraId="48C7FE78"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role of certification, licensure, and other requirements for specific jobs/occupations</w:t>
            </w:r>
          </w:p>
          <w:p w14:paraId="2B50FA43" w14:textId="52DF05B0"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role of labor organizations and other worker advocacy groups (e.g., professional/trade associations).</w:t>
            </w:r>
          </w:p>
          <w:p w14:paraId="23A204F8" w14:textId="1E8AEE2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8E8270F"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4118FE85" w14:textId="6538BA5D"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important is compromise when dealing with labor issues?</w:t>
            </w:r>
          </w:p>
          <w:p w14:paraId="19A55DDC" w14:textId="2FB59C4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80E8A80" w14:textId="7DDF289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GOVT.5</w:t>
            </w:r>
          </w:p>
        </w:tc>
        <w:tc>
          <w:tcPr>
            <w:tcW w:w="2610" w:type="dxa"/>
          </w:tcPr>
          <w:p w14:paraId="60E4389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7D7F3D2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34F9E42C" w14:textId="155AC409" w:rsidTr="000003C8">
        <w:tc>
          <w:tcPr>
            <w:tcW w:w="590" w:type="dxa"/>
          </w:tcPr>
          <w:p w14:paraId="5278351C" w14:textId="1A03C1BD"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29</w:t>
            </w:r>
          </w:p>
        </w:tc>
        <w:tc>
          <w:tcPr>
            <w:tcW w:w="3117" w:type="dxa"/>
            <w:tcMar>
              <w:top w:w="43" w:type="dxa"/>
              <w:left w:w="115" w:type="dxa"/>
              <w:bottom w:w="43" w:type="dxa"/>
              <w:right w:w="115" w:type="dxa"/>
            </w:tcMar>
          </w:tcPr>
          <w:p w14:paraId="689A4734" w14:textId="1D2C41A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community issues related to an industry/organization.</w:t>
            </w:r>
          </w:p>
        </w:tc>
        <w:tc>
          <w:tcPr>
            <w:tcW w:w="3848" w:type="dxa"/>
          </w:tcPr>
          <w:p w14:paraId="45DEB2C0"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0EDC9770"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B7C53DC"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05FE2B00" w14:textId="75B44228"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p w14:paraId="01AA77C0" w14:textId="72C4747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7B167A73"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 what ways can an industry enhance the community in which it is located?</w:t>
            </w:r>
          </w:p>
          <w:p w14:paraId="28648F55"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members of the community effectively communicate their needs and concerns to a local industry?</w:t>
            </w:r>
          </w:p>
          <w:p w14:paraId="7D1F7768" w14:textId="507C96F4"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programs that bring together businesses and communities?</w:t>
            </w:r>
          </w:p>
          <w:p w14:paraId="03C0BCC6" w14:textId="146DB9C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14169801" w14:textId="5FD5A7D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GOVT.5</w:t>
            </w:r>
          </w:p>
        </w:tc>
        <w:tc>
          <w:tcPr>
            <w:tcW w:w="2610" w:type="dxa"/>
          </w:tcPr>
          <w:p w14:paraId="41D21EF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61F5B4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6381EEA6" w14:textId="0BFD4348" w:rsidTr="000003C8">
        <w:tc>
          <w:tcPr>
            <w:tcW w:w="590" w:type="dxa"/>
          </w:tcPr>
          <w:p w14:paraId="392103DE" w14:textId="2295270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30</w:t>
            </w:r>
          </w:p>
        </w:tc>
        <w:tc>
          <w:tcPr>
            <w:tcW w:w="3117" w:type="dxa"/>
            <w:tcMar>
              <w:top w:w="43" w:type="dxa"/>
              <w:left w:w="115" w:type="dxa"/>
              <w:bottom w:w="43" w:type="dxa"/>
              <w:right w:w="115" w:type="dxa"/>
            </w:tcMar>
          </w:tcPr>
          <w:p w14:paraId="429E2FF1" w14:textId="4F07AA7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Examine health, safety, and environmental issues related to an industry/organization.</w:t>
            </w:r>
          </w:p>
        </w:tc>
        <w:tc>
          <w:tcPr>
            <w:tcW w:w="3848" w:type="dxa"/>
          </w:tcPr>
          <w:p w14:paraId="7423460F"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Examination should include</w:t>
            </w:r>
          </w:p>
          <w:p w14:paraId="6827EACF"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8439B7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responsibility for workers’ health and safety</w:t>
            </w:r>
          </w:p>
          <w:p w14:paraId="24AF30C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laws/regulations and practices affecting workers’ health and safety</w:t>
            </w:r>
          </w:p>
          <w:p w14:paraId="6FEEAC9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health and safety hazards</w:t>
            </w:r>
          </w:p>
          <w:p w14:paraId="325EF69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health and safety programs</w:t>
            </w:r>
          </w:p>
          <w:p w14:paraId="0026D67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responsibility for the environment</w:t>
            </w:r>
          </w:p>
          <w:p w14:paraId="6CFDBA37"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laws/regulations and practices affecting the impact on the environment</w:t>
            </w:r>
          </w:p>
          <w:p w14:paraId="581BEA26" w14:textId="0F1854BB"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sustainability initiatives.</w:t>
            </w:r>
          </w:p>
          <w:p w14:paraId="49A217A7" w14:textId="517EF8B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FFF2F75"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environmental concerns should an industry address?</w:t>
            </w:r>
          </w:p>
          <w:p w14:paraId="3BCC5FF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environmentally friendly practices and resources are available to an industry?</w:t>
            </w:r>
          </w:p>
          <w:p w14:paraId="2A8B4780"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methods can be used to motivate employees to become involved in effective health, safety, and environmental practices?</w:t>
            </w:r>
          </w:p>
          <w:p w14:paraId="03923341" w14:textId="5644DCA2"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p w14:paraId="6A72391B" w14:textId="2D55F92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3B05C00A" w14:textId="686AFC8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History and Social Science:</w:t>
            </w:r>
            <w:r w:rsidRPr="00CE0852">
              <w:rPr>
                <w:rFonts w:ascii="Times New Roman" w:eastAsia="Times New Roman" w:hAnsi="Times New Roman" w:cs="Times New Roman"/>
                <w:sz w:val="24"/>
                <w:szCs w:val="24"/>
              </w:rPr>
              <w:t xml:space="preserve"> GOVT.5</w:t>
            </w:r>
          </w:p>
        </w:tc>
        <w:tc>
          <w:tcPr>
            <w:tcW w:w="2610" w:type="dxa"/>
          </w:tcPr>
          <w:p w14:paraId="66A5037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E0AD32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382C1C75" w14:textId="50529F1C" w:rsidTr="000003C8">
        <w:tc>
          <w:tcPr>
            <w:tcW w:w="590" w:type="dxa"/>
            <w:shd w:val="clear" w:color="auto" w:fill="D0CECE" w:themeFill="background2" w:themeFillShade="E6"/>
          </w:tcPr>
          <w:p w14:paraId="1DF7F98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4D2D2043" w14:textId="0860510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b/>
                <w:bCs/>
                <w:sz w:val="24"/>
                <w:szCs w:val="24"/>
              </w:rPr>
              <w:t>Addressing Elements of Student Life</w:t>
            </w:r>
          </w:p>
        </w:tc>
        <w:tc>
          <w:tcPr>
            <w:tcW w:w="3848" w:type="dxa"/>
            <w:shd w:val="clear" w:color="auto" w:fill="D0CECE" w:themeFill="background2" w:themeFillShade="E6"/>
          </w:tcPr>
          <w:p w14:paraId="573B913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tcPr>
          <w:p w14:paraId="233ED3E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3C5343F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616343C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0CAED44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491550CA" w14:textId="2A11AEB6" w:rsidTr="000003C8">
        <w:tc>
          <w:tcPr>
            <w:tcW w:w="590" w:type="dxa"/>
          </w:tcPr>
          <w:p w14:paraId="1947D30C" w14:textId="3E5159E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31</w:t>
            </w:r>
          </w:p>
        </w:tc>
        <w:tc>
          <w:tcPr>
            <w:tcW w:w="3117" w:type="dxa"/>
            <w:tcMar>
              <w:top w:w="43" w:type="dxa"/>
              <w:left w:w="115" w:type="dxa"/>
              <w:bottom w:w="43" w:type="dxa"/>
              <w:right w:w="115" w:type="dxa"/>
            </w:tcMar>
          </w:tcPr>
          <w:p w14:paraId="7378325F" w14:textId="51F20EE3"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Identify the purposes and goals of the student organization.</w:t>
            </w:r>
          </w:p>
        </w:tc>
        <w:tc>
          <w:tcPr>
            <w:tcW w:w="3848" w:type="dxa"/>
          </w:tcPr>
          <w:p w14:paraId="4E3207DC"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of the purposes of the student organization should include</w:t>
            </w:r>
          </w:p>
          <w:p w14:paraId="34CEC6B6"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7064644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providing opportunities for personal development and preparation for adult life</w:t>
            </w:r>
          </w:p>
          <w:p w14:paraId="5666E994"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providing opportunities for making decisions and assuming responsibilities</w:t>
            </w:r>
          </w:p>
          <w:p w14:paraId="451BB63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encouraging democracy through cooperative action</w:t>
            </w:r>
          </w:p>
          <w:p w14:paraId="5329776D"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preparing for multiple, nontraditional roles in society</w:t>
            </w:r>
          </w:p>
          <w:p w14:paraId="78D77393"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promoting greater understanding between youth and adults.</w:t>
            </w:r>
          </w:p>
          <w:p w14:paraId="7C79CC94" w14:textId="77777777" w:rsidR="000003C8" w:rsidRPr="00CE0852" w:rsidRDefault="000003C8" w:rsidP="00CE0852">
            <w:pPr>
              <w:shd w:val="clear" w:color="auto" w:fill="FFFFFF"/>
              <w:ind w:left="1095"/>
              <w:rPr>
                <w:rFonts w:ascii="Times New Roman" w:eastAsia="Times New Roman" w:hAnsi="Times New Roman" w:cs="Times New Roman"/>
                <w:sz w:val="24"/>
                <w:szCs w:val="24"/>
              </w:rPr>
            </w:pPr>
          </w:p>
          <w:p w14:paraId="67AA4578" w14:textId="77777777" w:rsidR="000003C8" w:rsidRPr="00CE0852"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of the goals of the student organization should include</w:t>
            </w:r>
          </w:p>
          <w:p w14:paraId="0A38089B"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promoting personal growth and leadership development</w:t>
            </w:r>
          </w:p>
          <w:p w14:paraId="42656A07" w14:textId="39B34521"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p w14:paraId="65315D7F" w14:textId="7B319F2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vAlign w:val="center"/>
          </w:tcPr>
          <w:p w14:paraId="31DCBC10"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C276D0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0F8DAC3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3684194"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5F60A80D" w14:textId="51A88CDA" w:rsidTr="000003C8">
        <w:tc>
          <w:tcPr>
            <w:tcW w:w="590" w:type="dxa"/>
          </w:tcPr>
          <w:p w14:paraId="0F787B79" w14:textId="08AA15B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32</w:t>
            </w:r>
          </w:p>
        </w:tc>
        <w:tc>
          <w:tcPr>
            <w:tcW w:w="3117" w:type="dxa"/>
            <w:tcMar>
              <w:top w:w="43" w:type="dxa"/>
              <w:left w:w="115" w:type="dxa"/>
              <w:bottom w:w="43" w:type="dxa"/>
              <w:right w:w="115" w:type="dxa"/>
            </w:tcMar>
          </w:tcPr>
          <w:p w14:paraId="1C25869C" w14:textId="35B10E8B" w:rsidR="000003C8" w:rsidRPr="00CE0852" w:rsidRDefault="000003C8" w:rsidP="00CE0852">
            <w:pPr>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Explain the benefits and responsibilities of membership in the student organization as</w:t>
            </w:r>
            <w:r>
              <w:rPr>
                <w:rFonts w:ascii="Times New Roman" w:eastAsia="Times New Roman" w:hAnsi="Times New Roman" w:cs="Times New Roman"/>
                <w:sz w:val="24"/>
                <w:szCs w:val="24"/>
              </w:rPr>
              <w:t xml:space="preserve"> </w:t>
            </w:r>
            <w:r w:rsidRPr="00CE0852">
              <w:rPr>
                <w:rFonts w:ascii="Times New Roman" w:eastAsia="Times New Roman" w:hAnsi="Times New Roman" w:cs="Times New Roman"/>
                <w:sz w:val="24"/>
                <w:szCs w:val="24"/>
              </w:rPr>
              <w:t>a student and in professional/civic organizations as an adult.</w:t>
            </w:r>
          </w:p>
        </w:tc>
        <w:tc>
          <w:tcPr>
            <w:tcW w:w="3848" w:type="dxa"/>
          </w:tcPr>
          <w:p w14:paraId="4842E109"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Explanation of benefits should include</w:t>
            </w:r>
          </w:p>
          <w:p w14:paraId="35D99550"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48BFF26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06C227E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opportunities for school and community service</w:t>
            </w:r>
          </w:p>
          <w:p w14:paraId="61820A1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development of interpersonal relationships</w:t>
            </w:r>
          </w:p>
          <w:p w14:paraId="54C9ABC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opportunities for experiential learning</w:t>
            </w:r>
          </w:p>
          <w:p w14:paraId="57D0F86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opportunities to compete in student events on local, state, and national levels</w:t>
            </w:r>
          </w:p>
          <w:p w14:paraId="06D70102"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access to professional information and opportunities</w:t>
            </w:r>
          </w:p>
          <w:p w14:paraId="014E5EEE"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opportunities for career development.</w:t>
            </w:r>
          </w:p>
          <w:p w14:paraId="369C8297" w14:textId="77777777" w:rsidR="000003C8" w:rsidRPr="00CE0852" w:rsidRDefault="000003C8" w:rsidP="00CE0852">
            <w:pPr>
              <w:shd w:val="clear" w:color="auto" w:fill="FFFFFF"/>
              <w:ind w:left="1095"/>
              <w:rPr>
                <w:rFonts w:ascii="Times New Roman" w:eastAsia="Times New Roman" w:hAnsi="Times New Roman" w:cs="Times New Roman"/>
                <w:sz w:val="24"/>
                <w:szCs w:val="24"/>
              </w:rPr>
            </w:pPr>
          </w:p>
          <w:p w14:paraId="2D4AA231" w14:textId="77777777" w:rsidR="000003C8" w:rsidRPr="00CE0852"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Explanation of responsibilities should include</w:t>
            </w:r>
          </w:p>
          <w:p w14:paraId="233CEDBF"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6A972BE" w14:textId="1AA1105A"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display of appropriate conduct in all activities and events related to the student organization and professional/civic organizations.</w:t>
            </w:r>
          </w:p>
          <w:p w14:paraId="66A9C43E" w14:textId="7C6A71EA"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vAlign w:val="center"/>
          </w:tcPr>
          <w:p w14:paraId="19DA79D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6D819FA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20D67C0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4A3068F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326217F8" w14:textId="3E381A3C" w:rsidTr="000003C8">
        <w:tc>
          <w:tcPr>
            <w:tcW w:w="590" w:type="dxa"/>
          </w:tcPr>
          <w:p w14:paraId="5C70F227" w14:textId="2AC1344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33</w:t>
            </w:r>
          </w:p>
        </w:tc>
        <w:tc>
          <w:tcPr>
            <w:tcW w:w="3117" w:type="dxa"/>
            <w:tcMar>
              <w:top w:w="43" w:type="dxa"/>
              <w:left w:w="115" w:type="dxa"/>
              <w:bottom w:w="43" w:type="dxa"/>
              <w:right w:w="115" w:type="dxa"/>
            </w:tcMar>
          </w:tcPr>
          <w:p w14:paraId="7406A1B3" w14:textId="50FF82C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3848" w:type="dxa"/>
          </w:tcPr>
          <w:p w14:paraId="3D764092" w14:textId="7547DC5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3600" w:type="dxa"/>
            <w:vAlign w:val="center"/>
          </w:tcPr>
          <w:p w14:paraId="7C97F44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6C8366C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080B3E4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09533A5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66980A3" w14:textId="58F25E45" w:rsidTr="000003C8">
        <w:tc>
          <w:tcPr>
            <w:tcW w:w="590" w:type="dxa"/>
          </w:tcPr>
          <w:p w14:paraId="59656C84" w14:textId="60DDA2B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34</w:t>
            </w:r>
          </w:p>
        </w:tc>
        <w:tc>
          <w:tcPr>
            <w:tcW w:w="3117" w:type="dxa"/>
            <w:tcMar>
              <w:top w:w="43" w:type="dxa"/>
              <w:left w:w="115" w:type="dxa"/>
              <w:bottom w:w="43" w:type="dxa"/>
              <w:right w:w="115" w:type="dxa"/>
            </w:tcMar>
          </w:tcPr>
          <w:p w14:paraId="2300D793" w14:textId="31B92D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Identify Internet safety issues and procedures for complying with acceptable use standards.</w:t>
            </w:r>
          </w:p>
        </w:tc>
        <w:tc>
          <w:tcPr>
            <w:tcW w:w="3848" w:type="dxa"/>
          </w:tcPr>
          <w:p w14:paraId="2811EAED"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should include the following:</w:t>
            </w:r>
          </w:p>
          <w:p w14:paraId="19105D3E"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526E3E8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school division's acceptable use policy</w:t>
            </w:r>
          </w:p>
          <w:p w14:paraId="6A61458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Laws and guidelines governing Internet usage, including those about copyright and file sharing</w:t>
            </w:r>
          </w:p>
          <w:p w14:paraId="30B59514"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Techniques that illegitimate parties use to solicit personal information</w:t>
            </w:r>
          </w:p>
          <w:p w14:paraId="4124E0D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Techniques that help protect a computer user against cyber predators</w:t>
            </w:r>
          </w:p>
          <w:p w14:paraId="3ED2FB10"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Software applications and user techniques that help protect against security attacks</w:t>
            </w:r>
          </w:p>
          <w:p w14:paraId="725AF126" w14:textId="3EF675E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Review the </w:t>
            </w:r>
            <w:hyperlink r:id="rId17" w:tgtFrame="_blank" w:history="1">
              <w:r w:rsidRPr="00CE0852">
                <w:rPr>
                  <w:rFonts w:ascii="Times New Roman" w:eastAsia="Times New Roman" w:hAnsi="Times New Roman" w:cs="Times New Roman"/>
                  <w:sz w:val="24"/>
                  <w:szCs w:val="24"/>
                  <w:u w:val="single"/>
                </w:rPr>
                <w:t>Virginia Department of Education</w:t>
              </w:r>
            </w:hyperlink>
            <w:r w:rsidRPr="00CE0852">
              <w:rPr>
                <w:rFonts w:ascii="Times New Roman" w:eastAsia="Times New Roman" w:hAnsi="Times New Roman" w:cs="Times New Roman"/>
                <w:sz w:val="24"/>
                <w:szCs w:val="24"/>
                <w:u w:val="single"/>
              </w:rPr>
              <w:t xml:space="preserve"> guidelines</w:t>
            </w:r>
            <w:r w:rsidRPr="00CE0852">
              <w:rPr>
                <w:rFonts w:ascii="Times New Roman" w:eastAsia="Times New Roman" w:hAnsi="Times New Roman" w:cs="Times New Roman"/>
                <w:sz w:val="24"/>
                <w:szCs w:val="24"/>
              </w:rPr>
              <w:t xml:space="preserve"> for instructional programs related to Internet safety.</w:t>
            </w:r>
          </w:p>
        </w:tc>
        <w:tc>
          <w:tcPr>
            <w:tcW w:w="3600" w:type="dxa"/>
            <w:vAlign w:val="center"/>
          </w:tcPr>
          <w:p w14:paraId="25E23B5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730B27E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0E05FA8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6517532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5C29E42B" w14:textId="4ADE1A6B" w:rsidTr="000003C8">
        <w:tc>
          <w:tcPr>
            <w:tcW w:w="590" w:type="dxa"/>
            <w:shd w:val="clear" w:color="auto" w:fill="D0CECE" w:themeFill="background2" w:themeFillShade="E6"/>
          </w:tcPr>
          <w:p w14:paraId="7012568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tcPr>
          <w:p w14:paraId="0A8E23FB" w14:textId="6D8552F8"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hAnsi="Times New Roman" w:cs="Times New Roman"/>
                <w:b/>
                <w:bCs/>
                <w:sz w:val="24"/>
                <w:szCs w:val="24"/>
              </w:rPr>
              <w:t>Exploring Work-Based Learning</w:t>
            </w:r>
          </w:p>
        </w:tc>
        <w:tc>
          <w:tcPr>
            <w:tcW w:w="3848" w:type="dxa"/>
            <w:shd w:val="clear" w:color="auto" w:fill="D0CECE" w:themeFill="background2" w:themeFillShade="E6"/>
          </w:tcPr>
          <w:p w14:paraId="0A070AC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D0CECE" w:themeFill="background2" w:themeFillShade="E6"/>
          </w:tcPr>
          <w:p w14:paraId="4B366AA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01A5B4F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D0CECE" w:themeFill="background2" w:themeFillShade="E6"/>
          </w:tcPr>
          <w:p w14:paraId="4D1C926B"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D0CECE" w:themeFill="background2" w:themeFillShade="E6"/>
          </w:tcPr>
          <w:p w14:paraId="45A8627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B74DDB7" w14:textId="67D783FE" w:rsidTr="000003C8">
        <w:tc>
          <w:tcPr>
            <w:tcW w:w="590" w:type="dxa"/>
          </w:tcPr>
          <w:p w14:paraId="37435026" w14:textId="2B02BA5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35</w:t>
            </w:r>
          </w:p>
        </w:tc>
        <w:tc>
          <w:tcPr>
            <w:tcW w:w="3117" w:type="dxa"/>
            <w:tcMar>
              <w:top w:w="43" w:type="dxa"/>
              <w:left w:w="115" w:type="dxa"/>
              <w:bottom w:w="43" w:type="dxa"/>
              <w:right w:w="115" w:type="dxa"/>
            </w:tcMar>
          </w:tcPr>
          <w:p w14:paraId="2C6682C5" w14:textId="22B2F14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Identify the types of work-based learning (WBL) opportunities.</w:t>
            </w:r>
          </w:p>
        </w:tc>
        <w:tc>
          <w:tcPr>
            <w:tcW w:w="3848" w:type="dxa"/>
          </w:tcPr>
          <w:p w14:paraId="45DECC37"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includes</w:t>
            </w:r>
          </w:p>
          <w:p w14:paraId="1BA88B37"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0F4D4641"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job shadowing</w:t>
            </w:r>
          </w:p>
          <w:p w14:paraId="228CF126"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mentorship</w:t>
            </w:r>
          </w:p>
          <w:p w14:paraId="140C07DD"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externship</w:t>
            </w:r>
          </w:p>
          <w:p w14:paraId="2C966095"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school-based enterprise</w:t>
            </w:r>
          </w:p>
          <w:p w14:paraId="20040FE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entrepreneurship</w:t>
            </w:r>
          </w:p>
          <w:p w14:paraId="56E3716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internship</w:t>
            </w:r>
          </w:p>
          <w:p w14:paraId="6E825DBF"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service learning</w:t>
            </w:r>
          </w:p>
          <w:p w14:paraId="1A5366B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clinical experience</w:t>
            </w:r>
          </w:p>
          <w:p w14:paraId="0C985DEA"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cooperative education</w:t>
            </w:r>
          </w:p>
          <w:p w14:paraId="4C578EE8"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Youth Registered Apprenticeship</w:t>
            </w:r>
          </w:p>
          <w:p w14:paraId="56123D43"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Registered Apprenticeship</w:t>
            </w:r>
          </w:p>
          <w:p w14:paraId="6C2E5F3D" w14:textId="4CCA4FD4"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Supervised Agricultural Experience.</w:t>
            </w:r>
          </w:p>
          <w:p w14:paraId="73B3858C" w14:textId="5101CAB5"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6649D2D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work-based learning?</w:t>
            </w:r>
          </w:p>
          <w:p w14:paraId="392BB0F2"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work-based learning help an individual identify a career choice?</w:t>
            </w:r>
          </w:p>
          <w:p w14:paraId="5C2FF806"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will being an active listener help an individual in a work-based learning situation?</w:t>
            </w:r>
          </w:p>
          <w:p w14:paraId="374ADC4A"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will participation in a work-based learning situation improve leadership skills? Teamwork skills?</w:t>
            </w:r>
          </w:p>
          <w:p w14:paraId="4DF1E21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teamwork in a work-based learning situation?</w:t>
            </w:r>
          </w:p>
          <w:p w14:paraId="537C6D91"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time management important in work-based learning?</w:t>
            </w:r>
          </w:p>
          <w:p w14:paraId="338EBE62" w14:textId="7B83A345"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result if a person fails to meet deadlines?</w:t>
            </w:r>
          </w:p>
          <w:p w14:paraId="49173EB9" w14:textId="68074F8C"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1BCE2A9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4F4454C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51EF89A7"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59DE59D5" w14:textId="6D80B876" w:rsidTr="000003C8">
        <w:tc>
          <w:tcPr>
            <w:tcW w:w="590" w:type="dxa"/>
          </w:tcPr>
          <w:p w14:paraId="033C30EE" w14:textId="7D91B05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36 (O)</w:t>
            </w:r>
          </w:p>
        </w:tc>
        <w:tc>
          <w:tcPr>
            <w:tcW w:w="3117" w:type="dxa"/>
            <w:tcMar>
              <w:top w:w="43" w:type="dxa"/>
              <w:left w:w="115" w:type="dxa"/>
              <w:bottom w:w="43" w:type="dxa"/>
              <w:right w:w="115" w:type="dxa"/>
            </w:tcMar>
          </w:tcPr>
          <w:p w14:paraId="372DDC8D" w14:textId="5926462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Reflect on lessons learned during the WBL experience.</w:t>
            </w:r>
          </w:p>
        </w:tc>
        <w:tc>
          <w:tcPr>
            <w:tcW w:w="3848" w:type="dxa"/>
          </w:tcPr>
          <w:p w14:paraId="2C5D4212"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Reflection includes</w:t>
            </w:r>
          </w:p>
          <w:p w14:paraId="2E0E7755"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10BC7D77"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workplace procedures</w:t>
            </w:r>
          </w:p>
          <w:p w14:paraId="2A25F84D"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application of course competencies to WBL experience</w:t>
            </w:r>
          </w:p>
          <w:p w14:paraId="5DF18868" w14:textId="790FB490"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new knowledge gained through the WBL experience.</w:t>
            </w:r>
          </w:p>
          <w:p w14:paraId="7572D423" w14:textId="77F47A9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38515B5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practices that will help in the reflection process?</w:t>
            </w:r>
          </w:p>
          <w:p w14:paraId="242AEDFB"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necessary skills to pursue a career in the related area?</w:t>
            </w:r>
          </w:p>
          <w:p w14:paraId="1DF87EF1"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reflect on the WBL experience?</w:t>
            </w:r>
          </w:p>
          <w:p w14:paraId="612AA556"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cooperation vital to being successful during a WBL experience?</w:t>
            </w:r>
          </w:p>
          <w:p w14:paraId="3C15C084"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other opportunities may exist for a person who excels during a WBL experience?</w:t>
            </w:r>
          </w:p>
          <w:p w14:paraId="0B9B5DCA" w14:textId="2FC7907D"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the skills gained during a WBL experience benefit a student after graduation?</w:t>
            </w:r>
          </w:p>
          <w:p w14:paraId="51413C2C" w14:textId="4F5CA234"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tcPr>
          <w:p w14:paraId="4EAE4EC2"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10103C1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7E317D2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5369C7C" w14:textId="4B9C205B" w:rsidTr="000003C8">
        <w:tc>
          <w:tcPr>
            <w:tcW w:w="590" w:type="dxa"/>
          </w:tcPr>
          <w:p w14:paraId="58FDF7CB" w14:textId="2EC21762"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37</w:t>
            </w:r>
          </w:p>
        </w:tc>
        <w:tc>
          <w:tcPr>
            <w:tcW w:w="3117" w:type="dxa"/>
            <w:tcMar>
              <w:top w:w="43" w:type="dxa"/>
              <w:left w:w="115" w:type="dxa"/>
              <w:bottom w:w="43" w:type="dxa"/>
              <w:right w:w="115" w:type="dxa"/>
            </w:tcMar>
          </w:tcPr>
          <w:p w14:paraId="2217F9B2" w14:textId="6707D39E"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Explore career opportunities related to the WBL experience.</w:t>
            </w:r>
          </w:p>
        </w:tc>
        <w:tc>
          <w:tcPr>
            <w:tcW w:w="3848" w:type="dxa"/>
          </w:tcPr>
          <w:p w14:paraId="324E41C2"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Exploration includes</w:t>
            </w:r>
          </w:p>
          <w:p w14:paraId="6DBC24C8"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7F3D7A1A"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listing possible careers related to this course</w:t>
            </w:r>
          </w:p>
          <w:p w14:paraId="74823459"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describing each career</w:t>
            </w:r>
          </w:p>
          <w:p w14:paraId="421F32BE"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determining the education and experience required</w:t>
            </w:r>
          </w:p>
          <w:p w14:paraId="45F764E5" w14:textId="10E5134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exploring job opportunities, salaries, and benefits.</w:t>
            </w:r>
          </w:p>
          <w:p w14:paraId="0CD2D811" w14:textId="1E507D56"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5B2F82AE"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local career opportunities in each of the career pathways?</w:t>
            </w:r>
          </w:p>
          <w:p w14:paraId="48B53D14"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level of education is required for different careers in each of the career pathways?</w:t>
            </w:r>
          </w:p>
          <w:p w14:paraId="6BF5095F"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potential salaries and opportunities for advancement in different careers within the pathways?</w:t>
            </w:r>
          </w:p>
          <w:p w14:paraId="32756AF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careers are available through government agencies?</w:t>
            </w:r>
          </w:p>
          <w:p w14:paraId="5D94428A"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would an individual begin to start his/her own business?</w:t>
            </w:r>
          </w:p>
          <w:p w14:paraId="1BC9A1AB"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career outlook for the pathways within the WBL experience?</w:t>
            </w:r>
          </w:p>
          <w:p w14:paraId="0FB7B2B6" w14:textId="33F2DA65" w:rsidR="000003C8" w:rsidRPr="000003C8" w:rsidRDefault="000003C8" w:rsidP="000003C8">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some careers within the WBL experience that interest you?</w:t>
            </w:r>
          </w:p>
        </w:tc>
        <w:tc>
          <w:tcPr>
            <w:tcW w:w="2880" w:type="dxa"/>
          </w:tcPr>
          <w:p w14:paraId="154F9BE1"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2A1BBD36"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F922A63"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060A9F1A" w14:textId="6570DDF2" w:rsidTr="000003C8">
        <w:tc>
          <w:tcPr>
            <w:tcW w:w="590" w:type="dxa"/>
          </w:tcPr>
          <w:p w14:paraId="370146F2" w14:textId="12C6D3B0"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38 (O)</w:t>
            </w:r>
          </w:p>
        </w:tc>
        <w:tc>
          <w:tcPr>
            <w:tcW w:w="3117" w:type="dxa"/>
            <w:tcMar>
              <w:top w:w="43" w:type="dxa"/>
              <w:left w:w="115" w:type="dxa"/>
              <w:bottom w:w="43" w:type="dxa"/>
              <w:right w:w="115" w:type="dxa"/>
            </w:tcMar>
          </w:tcPr>
          <w:p w14:paraId="470B7427" w14:textId="70B3CB1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Participate in a WBL experience, when appropriate.</w:t>
            </w:r>
          </w:p>
        </w:tc>
        <w:tc>
          <w:tcPr>
            <w:tcW w:w="3848" w:type="dxa"/>
          </w:tcPr>
          <w:p w14:paraId="3C844957" w14:textId="77777777" w:rsidR="000003C8" w:rsidRDefault="000003C8" w:rsidP="00CE0852">
            <w:pPr>
              <w:shd w:val="clear" w:color="auto" w:fill="FFFFFF"/>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Participation includes</w:t>
            </w:r>
          </w:p>
          <w:p w14:paraId="575E3D0D" w14:textId="77777777" w:rsidR="000003C8" w:rsidRPr="00CE0852" w:rsidRDefault="000003C8" w:rsidP="00CE0852">
            <w:pPr>
              <w:shd w:val="clear" w:color="auto" w:fill="FFFFFF"/>
              <w:rPr>
                <w:rFonts w:ascii="Times New Roman" w:eastAsia="Times New Roman" w:hAnsi="Times New Roman" w:cs="Times New Roman"/>
                <w:sz w:val="24"/>
                <w:szCs w:val="24"/>
              </w:rPr>
            </w:pPr>
          </w:p>
          <w:p w14:paraId="39FE69CB" w14:textId="77777777"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 emphasis on the relationship between course competencies and the WBL experience</w:t>
            </w:r>
          </w:p>
          <w:p w14:paraId="702D6CC1" w14:textId="77777777" w:rsidR="000003C8"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adherence to workplace expectations during the WBL experience</w:t>
            </w:r>
          </w:p>
          <w:p w14:paraId="50CE871D" w14:textId="0D07E29F" w:rsidR="000003C8" w:rsidRPr="00CE0852" w:rsidRDefault="000003C8" w:rsidP="00CE0852">
            <w:pPr>
              <w:pStyle w:val="ListParagraph"/>
              <w:numPr>
                <w:ilvl w:val="0"/>
                <w:numId w:val="21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completion of the WBL experience.</w:t>
            </w:r>
          </w:p>
          <w:p w14:paraId="1D73C586" w14:textId="348FD5BF"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tcPr>
          <w:p w14:paraId="6311F98D"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can participate in a WBL experience?</w:t>
            </w:r>
          </w:p>
          <w:p w14:paraId="439F7648"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keep the lines of communication open with the WBL experience participants?</w:t>
            </w:r>
          </w:p>
          <w:p w14:paraId="57897CC0"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active listening play in performing various tasks during the WBL experience?</w:t>
            </w:r>
          </w:p>
          <w:p w14:paraId="5083AE5C" w14:textId="77777777" w:rsidR="000003C8" w:rsidRPr="00CE0852"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participating in a WBL experience contribute to career development?</w:t>
            </w:r>
          </w:p>
          <w:p w14:paraId="66C4ECBD" w14:textId="77777777" w:rsidR="000003C8" w:rsidRDefault="000003C8" w:rsidP="00CE0852">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can students do to balance time, work, and study during a WBL experience?</w:t>
            </w:r>
          </w:p>
          <w:p w14:paraId="7D6D78D9" w14:textId="10EC40A6" w:rsidR="000003C8" w:rsidRPr="000003C8" w:rsidRDefault="000003C8" w:rsidP="000003C8">
            <w:pPr>
              <w:pStyle w:val="ListParagraph"/>
              <w:numPr>
                <w:ilvl w:val="0"/>
                <w:numId w:val="211"/>
              </w:numPr>
              <w:ind w:left="444"/>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result if a participant does not follow instructions during a WBL experience?</w:t>
            </w:r>
          </w:p>
        </w:tc>
        <w:tc>
          <w:tcPr>
            <w:tcW w:w="2880" w:type="dxa"/>
          </w:tcPr>
          <w:p w14:paraId="6BC20E7F"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tcPr>
          <w:p w14:paraId="0EB30D1C"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tcPr>
          <w:p w14:paraId="35FF7FC8"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0003C8" w:rsidRPr="00CE0852" w14:paraId="1510E708" w14:textId="25D5E098" w:rsidTr="000003C8">
        <w:tc>
          <w:tcPr>
            <w:tcW w:w="590" w:type="dxa"/>
            <w:shd w:val="clear" w:color="auto" w:fill="AEAAAA" w:themeFill="background2" w:themeFillShade="BF"/>
          </w:tcPr>
          <w:p w14:paraId="04B887C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AEAAAA" w:themeFill="background2" w:themeFillShade="BF"/>
            <w:tcMar>
              <w:top w:w="43" w:type="dxa"/>
              <w:left w:w="115" w:type="dxa"/>
              <w:bottom w:w="43" w:type="dxa"/>
              <w:right w:w="115" w:type="dxa"/>
            </w:tcMar>
            <w:vAlign w:val="center"/>
          </w:tcPr>
          <w:p w14:paraId="7EB9E33E" w14:textId="229D39A1"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bookmarkStart w:id="3" w:name="demonstratingsafetysanitationanddiseasec"/>
            <w:r w:rsidRPr="00CE0852">
              <w:rPr>
                <w:rFonts w:ascii="Times New Roman" w:eastAsia="Times New Roman" w:hAnsi="Times New Roman" w:cs="Times New Roman"/>
                <w:b/>
                <w:bCs/>
                <w:sz w:val="24"/>
                <w:szCs w:val="24"/>
              </w:rPr>
              <w:t>Demonstrating Safety, Sanitation, and Disease Control</w:t>
            </w:r>
            <w:bookmarkEnd w:id="3"/>
          </w:p>
        </w:tc>
        <w:tc>
          <w:tcPr>
            <w:tcW w:w="3848" w:type="dxa"/>
            <w:shd w:val="clear" w:color="auto" w:fill="AEAAAA" w:themeFill="background2" w:themeFillShade="BF"/>
          </w:tcPr>
          <w:p w14:paraId="6B5F004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3600" w:type="dxa"/>
            <w:shd w:val="clear" w:color="auto" w:fill="AEAAAA" w:themeFill="background2" w:themeFillShade="BF"/>
            <w:vAlign w:val="center"/>
          </w:tcPr>
          <w:p w14:paraId="071D9605" w14:textId="103C10D9"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AEAAAA" w:themeFill="background2" w:themeFillShade="BF"/>
          </w:tcPr>
          <w:p w14:paraId="54AC494A"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610" w:type="dxa"/>
            <w:shd w:val="clear" w:color="auto" w:fill="AEAAAA" w:themeFill="background2" w:themeFillShade="BF"/>
          </w:tcPr>
          <w:p w14:paraId="7F95C68D"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c>
          <w:tcPr>
            <w:tcW w:w="2250" w:type="dxa"/>
            <w:shd w:val="clear" w:color="auto" w:fill="AEAAAA" w:themeFill="background2" w:themeFillShade="BF"/>
          </w:tcPr>
          <w:p w14:paraId="1915DEE5" w14:textId="77777777" w:rsidR="000003C8" w:rsidRPr="00CE0852" w:rsidRDefault="000003C8" w:rsidP="00CE0852">
            <w:pPr>
              <w:spacing w:before="100" w:beforeAutospacing="1" w:after="100" w:afterAutospacing="1"/>
              <w:rPr>
                <w:rFonts w:ascii="Times New Roman" w:eastAsia="Times New Roman" w:hAnsi="Times New Roman" w:cs="Times New Roman"/>
                <w:b/>
                <w:bCs/>
                <w:sz w:val="24"/>
                <w:szCs w:val="24"/>
              </w:rPr>
            </w:pPr>
          </w:p>
        </w:tc>
      </w:tr>
      <w:tr w:rsidR="0086291E" w:rsidRPr="00CE0852" w14:paraId="3C371C77" w14:textId="7714A917" w:rsidTr="000003C8">
        <w:tc>
          <w:tcPr>
            <w:tcW w:w="590" w:type="dxa"/>
          </w:tcPr>
          <w:p w14:paraId="68720FB4" w14:textId="44DB293C" w:rsidR="0086291E" w:rsidRPr="00CE0852" w:rsidRDefault="0086291E" w:rsidP="0086291E">
            <w:pPr>
              <w:rPr>
                <w:rFonts w:ascii="Times New Roman" w:eastAsia="Times New Roman" w:hAnsi="Times New Roman" w:cs="Times New Roman"/>
                <w:sz w:val="24"/>
                <w:szCs w:val="24"/>
              </w:rPr>
            </w:pPr>
            <w:bookmarkStart w:id="4" w:name="_Hlk67059799"/>
            <w:r w:rsidRPr="00CE0852">
              <w:rPr>
                <w:rFonts w:ascii="Times New Roman" w:eastAsia="Times New Roman" w:hAnsi="Times New Roman" w:cs="Times New Roman"/>
                <w:sz w:val="24"/>
                <w:szCs w:val="24"/>
              </w:rPr>
              <w:t>39</w:t>
            </w:r>
          </w:p>
        </w:tc>
        <w:bookmarkEnd w:id="4"/>
        <w:tc>
          <w:tcPr>
            <w:tcW w:w="3117" w:type="dxa"/>
            <w:tcMar>
              <w:top w:w="43" w:type="dxa"/>
              <w:left w:w="115" w:type="dxa"/>
              <w:bottom w:w="43" w:type="dxa"/>
              <w:right w:w="115" w:type="dxa"/>
            </w:tcMar>
          </w:tcPr>
          <w:p w14:paraId="69C4FDED"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Clean hands before and after every service. </w:t>
            </w:r>
          </w:p>
          <w:p w14:paraId="447BD923" w14:textId="7ECB60DB" w:rsidR="0086291E" w:rsidRPr="00CE0852" w:rsidRDefault="0086291E" w:rsidP="0086291E">
            <w:pPr>
              <w:rPr>
                <w:rFonts w:ascii="Times New Roman" w:eastAsia="Times New Roman" w:hAnsi="Times New Roman" w:cs="Times New Roman"/>
                <w:sz w:val="24"/>
                <w:szCs w:val="24"/>
              </w:rPr>
            </w:pPr>
          </w:p>
        </w:tc>
        <w:tc>
          <w:tcPr>
            <w:tcW w:w="3848" w:type="dxa"/>
          </w:tcPr>
          <w:p w14:paraId="27AF3D62"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Cleaning should include</w:t>
            </w:r>
          </w:p>
          <w:p w14:paraId="08D2A136" w14:textId="77777777" w:rsidR="0086291E" w:rsidRPr="00CE0852" w:rsidRDefault="0086291E" w:rsidP="0086291E">
            <w:pPr>
              <w:rPr>
                <w:rFonts w:ascii="Times New Roman" w:eastAsia="Times New Roman" w:hAnsi="Times New Roman" w:cs="Times New Roman"/>
                <w:sz w:val="24"/>
                <w:szCs w:val="24"/>
              </w:rPr>
            </w:pPr>
          </w:p>
          <w:p w14:paraId="137F4878" w14:textId="77777777"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wetting the hands with warm water</w:t>
            </w:r>
          </w:p>
          <w:p w14:paraId="150BF1BF" w14:textId="77777777"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liquid or antibacterial soap</w:t>
            </w:r>
          </w:p>
          <w:p w14:paraId="0645F12D" w14:textId="77777777"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scrubbing the hands together and working up a lather for 15 to 20 seconds</w:t>
            </w:r>
          </w:p>
          <w:p w14:paraId="4441F515" w14:textId="77777777"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paying attention to areas between fingers, around nails, and on both sides of the hands</w:t>
            </w:r>
          </w:p>
          <w:p w14:paraId="31640723" w14:textId="77777777"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hands thoroughly with warm water</w:t>
            </w:r>
          </w:p>
          <w:p w14:paraId="731723AC" w14:textId="6572A1C1" w:rsidR="0086291E" w:rsidRPr="00CE0852" w:rsidRDefault="0086291E" w:rsidP="0086291E">
            <w:pPr>
              <w:numPr>
                <w:ilvl w:val="0"/>
                <w:numId w:val="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drying hands using either a disposable towel or a hand dryer. </w:t>
            </w:r>
          </w:p>
        </w:tc>
        <w:tc>
          <w:tcPr>
            <w:tcW w:w="3600" w:type="dxa"/>
          </w:tcPr>
          <w:p w14:paraId="11F26590" w14:textId="2A928A5F" w:rsidR="0086291E" w:rsidRPr="00CE0852" w:rsidRDefault="0086291E" w:rsidP="0086291E">
            <w:pPr>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 xml:space="preserve">Process/Skill Questions: </w:t>
            </w:r>
          </w:p>
          <w:p w14:paraId="17719701" w14:textId="77777777" w:rsidR="0086291E" w:rsidRPr="00CE0852" w:rsidRDefault="0086291E" w:rsidP="0086291E">
            <w:pPr>
              <w:rPr>
                <w:rFonts w:ascii="Times New Roman" w:eastAsia="Times New Roman" w:hAnsi="Times New Roman" w:cs="Times New Roman"/>
                <w:sz w:val="24"/>
                <w:szCs w:val="24"/>
              </w:rPr>
            </w:pPr>
          </w:p>
          <w:p w14:paraId="0A2C7FA7" w14:textId="5438611D" w:rsidR="0086291E" w:rsidRPr="00CE0852" w:rsidRDefault="0086291E" w:rsidP="0086291E">
            <w:pPr>
              <w:numPr>
                <w:ilvl w:val="0"/>
                <w:numId w:val="2"/>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washing and sanitizing?</w:t>
            </w:r>
          </w:p>
          <w:p w14:paraId="6829D965" w14:textId="77777777" w:rsidR="0086291E" w:rsidRPr="00CE0852" w:rsidRDefault="0086291E" w:rsidP="0086291E">
            <w:pPr>
              <w:numPr>
                <w:ilvl w:val="0"/>
                <w:numId w:val="2"/>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all employees in a salon wash their hands before and after every service?</w:t>
            </w:r>
          </w:p>
          <w:p w14:paraId="2885EC95" w14:textId="1D37DD52" w:rsidR="0086291E" w:rsidRPr="00CE0852" w:rsidRDefault="0086291E" w:rsidP="0086291E">
            <w:pPr>
              <w:numPr>
                <w:ilvl w:val="0"/>
                <w:numId w:val="2"/>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kind of soap should be used to clean one’s hands?</w:t>
            </w:r>
          </w:p>
          <w:p w14:paraId="5E45F0E3" w14:textId="369AFE36" w:rsidR="0086291E" w:rsidRPr="00CE0852" w:rsidRDefault="0086291E" w:rsidP="0086291E">
            <w:pPr>
              <w:rPr>
                <w:rFonts w:ascii="Times New Roman" w:eastAsia="Times New Roman" w:hAnsi="Times New Roman" w:cs="Times New Roman"/>
                <w:sz w:val="24"/>
                <w:szCs w:val="24"/>
              </w:rPr>
            </w:pPr>
          </w:p>
        </w:tc>
        <w:tc>
          <w:tcPr>
            <w:tcW w:w="2880" w:type="dxa"/>
          </w:tcPr>
          <w:p w14:paraId="28C3FC6B" w14:textId="36DE9DCA" w:rsidR="0086291E" w:rsidRPr="00CE0852" w:rsidRDefault="0086291E" w:rsidP="0086291E">
            <w:pPr>
              <w:rPr>
                <w:rFonts w:ascii="Times New Roman" w:eastAsia="Times New Roman" w:hAnsi="Times New Roman" w:cs="Times New Roman"/>
                <w:sz w:val="24"/>
                <w:szCs w:val="24"/>
              </w:rPr>
            </w:pPr>
            <w:r w:rsidRPr="00E378F5">
              <w:rPr>
                <w:rFonts w:ascii="Times New Roman" w:eastAsia="Times New Roman" w:hAnsi="Times New Roman" w:cs="Times New Roman"/>
                <w:sz w:val="24"/>
                <w:szCs w:val="24"/>
              </w:rPr>
              <w:t>English 10.C, 11.C</w:t>
            </w:r>
          </w:p>
        </w:tc>
        <w:tc>
          <w:tcPr>
            <w:tcW w:w="2610" w:type="dxa"/>
          </w:tcPr>
          <w:p w14:paraId="1B105F0C"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4AD6F377" w14:textId="22E2670E"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7E04FED0" w14:textId="38191216" w:rsidR="0086291E" w:rsidRPr="00CE0852" w:rsidRDefault="0086291E" w:rsidP="0086291E">
            <w:pPr>
              <w:pStyle w:val="ListParagraph"/>
              <w:numPr>
                <w:ilvl w:val="0"/>
                <w:numId w:val="128"/>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tc>
        <w:tc>
          <w:tcPr>
            <w:tcW w:w="2250" w:type="dxa"/>
          </w:tcPr>
          <w:p w14:paraId="128A6118"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61BB975B"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p>
          <w:p w14:paraId="74AA5C64"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or Multi</w:t>
            </w:r>
            <w:r>
              <w:rPr>
                <w:color w:val="444444"/>
              </w:rPr>
              <w:t xml:space="preserve"> </w:t>
            </w:r>
          </w:p>
          <w:p w14:paraId="46A75C78" w14:textId="77777777" w:rsidR="0086291E" w:rsidRDefault="0086291E" w:rsidP="0086291E">
            <w:pPr>
              <w:pStyle w:val="sectbi"/>
              <w:spacing w:before="0" w:beforeAutospacing="0" w:after="0" w:afterAutospacing="0"/>
              <w:ind w:left="58"/>
              <w:textAlignment w:val="baseline"/>
              <w:rPr>
                <w:color w:val="444444"/>
              </w:rPr>
            </w:pPr>
          </w:p>
          <w:p w14:paraId="1D93300D"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2A72F00" w14:textId="77777777" w:rsidR="0086291E" w:rsidRPr="008E4E28" w:rsidRDefault="0086291E" w:rsidP="0086291E">
            <w:pPr>
              <w:pStyle w:val="sectbi"/>
              <w:spacing w:before="0" w:beforeAutospacing="0" w:after="0" w:afterAutospacing="0"/>
              <w:ind w:left="58"/>
              <w:textAlignment w:val="baseline"/>
              <w:rPr>
                <w:color w:val="444444"/>
              </w:rPr>
            </w:pPr>
          </w:p>
          <w:p w14:paraId="6EA7D682" w14:textId="52C2E964" w:rsidR="0086291E" w:rsidRPr="00CE0852" w:rsidRDefault="0086291E" w:rsidP="0086291E">
            <w:pPr>
              <w:pStyle w:val="sectbi"/>
              <w:spacing w:before="0" w:beforeAutospacing="0" w:after="192" w:afterAutospacing="0"/>
              <w:ind w:left="68"/>
              <w:textAlignment w:val="baseline"/>
              <w:rPr>
                <w:color w:val="444444"/>
              </w:rPr>
            </w:pPr>
            <w:r w:rsidRPr="008E4E28">
              <w:rPr>
                <w:color w:val="444444"/>
              </w:rPr>
              <w:t>Outstanding</w:t>
            </w:r>
            <w:r>
              <w:rPr>
                <w:color w:val="444444"/>
              </w:rPr>
              <w:t xml:space="preserve"> </w:t>
            </w:r>
            <w:r w:rsidRPr="008E4E28">
              <w:rPr>
                <w:color w:val="444444"/>
              </w:rPr>
              <w:t>Chapter</w:t>
            </w:r>
          </w:p>
        </w:tc>
      </w:tr>
      <w:tr w:rsidR="0086291E" w:rsidRPr="00CE0852" w14:paraId="680EA972" w14:textId="37DD1C82" w:rsidTr="000003C8">
        <w:tc>
          <w:tcPr>
            <w:tcW w:w="590" w:type="dxa"/>
          </w:tcPr>
          <w:p w14:paraId="4CAD9281" w14:textId="23C1119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40</w:t>
            </w:r>
          </w:p>
        </w:tc>
        <w:tc>
          <w:tcPr>
            <w:tcW w:w="3117" w:type="dxa"/>
            <w:tcMar>
              <w:top w:w="43" w:type="dxa"/>
              <w:left w:w="115" w:type="dxa"/>
              <w:bottom w:w="43" w:type="dxa"/>
              <w:right w:w="115" w:type="dxa"/>
            </w:tcMar>
          </w:tcPr>
          <w:p w14:paraId="0EFEF5C4" w14:textId="7B80FAF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standard treatment of an injury to a client and to oneself. </w:t>
            </w:r>
          </w:p>
          <w:p w14:paraId="294BDF91" w14:textId="5B4FB189" w:rsidR="0086291E" w:rsidRPr="00CE0852" w:rsidRDefault="0086291E" w:rsidP="0086291E">
            <w:pPr>
              <w:rPr>
                <w:rFonts w:ascii="Times New Roman" w:eastAsia="Times New Roman" w:hAnsi="Times New Roman" w:cs="Times New Roman"/>
                <w:sz w:val="24"/>
                <w:szCs w:val="24"/>
              </w:rPr>
            </w:pPr>
          </w:p>
        </w:tc>
        <w:tc>
          <w:tcPr>
            <w:tcW w:w="3848" w:type="dxa"/>
          </w:tcPr>
          <w:p w14:paraId="33BA9C03" w14:textId="00F2F0C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treatment of injuries, such as</w:t>
            </w:r>
          </w:p>
          <w:p w14:paraId="18FFDEDB"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bleeding and wounds</w:t>
            </w:r>
          </w:p>
          <w:p w14:paraId="2B154124"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burns</w:t>
            </w:r>
          </w:p>
          <w:p w14:paraId="6970C3CA"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choking</w:t>
            </w:r>
          </w:p>
          <w:p w14:paraId="261401B0"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fainting</w:t>
            </w:r>
          </w:p>
          <w:p w14:paraId="68918697" w14:textId="1694FF51"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eye injuries</w:t>
            </w:r>
          </w:p>
          <w:p w14:paraId="31E53DE6"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seizures</w:t>
            </w:r>
          </w:p>
          <w:p w14:paraId="428481BD" w14:textId="77777777" w:rsidR="0086291E" w:rsidRPr="00CE0852" w:rsidRDefault="0086291E" w:rsidP="0086291E">
            <w:pPr>
              <w:numPr>
                <w:ilvl w:val="0"/>
                <w:numId w:val="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slips and falls.</w:t>
            </w:r>
          </w:p>
          <w:p w14:paraId="47AE45C0" w14:textId="669592D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also include locating and maintaining first-aid kits, fire extinguishers, and other safety equipment.</w:t>
            </w:r>
          </w:p>
        </w:tc>
        <w:tc>
          <w:tcPr>
            <w:tcW w:w="3600" w:type="dxa"/>
          </w:tcPr>
          <w:p w14:paraId="20E8146A" w14:textId="77777777" w:rsidR="0086291E" w:rsidRPr="00CE0852" w:rsidRDefault="0086291E" w:rsidP="0086291E">
            <w:pPr>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 xml:space="preserve">Process/Skill Questions: </w:t>
            </w:r>
          </w:p>
          <w:p w14:paraId="460C9D74" w14:textId="6B8B1111" w:rsidR="0086291E" w:rsidRPr="00CE0852" w:rsidRDefault="0086291E" w:rsidP="0086291E">
            <w:pPr>
              <w:numPr>
                <w:ilvl w:val="0"/>
                <w:numId w:val="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all employees in a salon receive first-aid training?</w:t>
            </w:r>
          </w:p>
          <w:p w14:paraId="6D01441E" w14:textId="77777777" w:rsidR="0086291E" w:rsidRPr="00CE0852" w:rsidRDefault="0086291E" w:rsidP="0086291E">
            <w:pPr>
              <w:numPr>
                <w:ilvl w:val="0"/>
                <w:numId w:val="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types of injuries commonly occur in a salon?</w:t>
            </w:r>
          </w:p>
          <w:p w14:paraId="649F144E" w14:textId="77777777" w:rsidR="0086291E" w:rsidRPr="00CE0852" w:rsidRDefault="0086291E" w:rsidP="0086291E">
            <w:pPr>
              <w:numPr>
                <w:ilvl w:val="0"/>
                <w:numId w:val="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severity of injury would require calling 911?</w:t>
            </w:r>
          </w:p>
          <w:p w14:paraId="45DAD345" w14:textId="77777777" w:rsidR="0086291E" w:rsidRPr="00CE0852" w:rsidRDefault="0086291E" w:rsidP="0086291E">
            <w:pPr>
              <w:numPr>
                <w:ilvl w:val="0"/>
                <w:numId w:val="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often should a fire extinguisher be serviced?</w:t>
            </w:r>
          </w:p>
          <w:p w14:paraId="5ECC8B73" w14:textId="59C0775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72A0EA7F" w14:textId="3300D28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11.C</w:t>
            </w:r>
          </w:p>
        </w:tc>
        <w:tc>
          <w:tcPr>
            <w:tcW w:w="2610" w:type="dxa"/>
          </w:tcPr>
          <w:p w14:paraId="03633F27"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73E9C376" w14:textId="28207EA3"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69FC8C70" w14:textId="01DFA2F1"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41FD7E8A" w14:textId="4A6FCCE6"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28F2C171" w14:textId="6023D8D5"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tc>
        <w:tc>
          <w:tcPr>
            <w:tcW w:w="2250" w:type="dxa"/>
          </w:tcPr>
          <w:p w14:paraId="46248226"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01A1C62C"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p>
          <w:p w14:paraId="363C3BB5"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or Multi</w:t>
            </w:r>
            <w:r>
              <w:rPr>
                <w:color w:val="444444"/>
              </w:rPr>
              <w:t xml:space="preserve"> </w:t>
            </w:r>
          </w:p>
          <w:p w14:paraId="3FCB71A9" w14:textId="77777777" w:rsidR="0086291E" w:rsidRDefault="0086291E" w:rsidP="0086291E">
            <w:pPr>
              <w:pStyle w:val="sectbi"/>
              <w:spacing w:before="0" w:beforeAutospacing="0" w:after="0" w:afterAutospacing="0"/>
              <w:ind w:left="58"/>
              <w:textAlignment w:val="baseline"/>
              <w:rPr>
                <w:color w:val="444444"/>
              </w:rPr>
            </w:pPr>
          </w:p>
          <w:p w14:paraId="7AD43CB4"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B29BD34" w14:textId="77777777" w:rsidR="0086291E" w:rsidRPr="008E4E28" w:rsidRDefault="0086291E" w:rsidP="0086291E">
            <w:pPr>
              <w:pStyle w:val="sectbi"/>
              <w:spacing w:before="0" w:beforeAutospacing="0" w:after="0" w:afterAutospacing="0"/>
              <w:ind w:left="58"/>
              <w:textAlignment w:val="baseline"/>
              <w:rPr>
                <w:color w:val="444444"/>
              </w:rPr>
            </w:pPr>
          </w:p>
          <w:p w14:paraId="389B74A1" w14:textId="4B4C3873" w:rsidR="0086291E" w:rsidRPr="00CE0852" w:rsidRDefault="0086291E" w:rsidP="0086291E">
            <w:pPr>
              <w:pStyle w:val="sectbi"/>
              <w:spacing w:before="0" w:beforeAutospacing="0" w:after="192" w:afterAutospacing="0"/>
              <w:ind w:left="68"/>
              <w:textAlignment w:val="baseline"/>
              <w:rPr>
                <w:color w:val="444444"/>
              </w:rPr>
            </w:pPr>
            <w:r w:rsidRPr="008E4E28">
              <w:rPr>
                <w:color w:val="444444"/>
              </w:rPr>
              <w:t>Outstanding</w:t>
            </w:r>
            <w:r>
              <w:rPr>
                <w:color w:val="444444"/>
              </w:rPr>
              <w:t xml:space="preserve"> </w:t>
            </w:r>
            <w:r w:rsidRPr="008E4E28">
              <w:rPr>
                <w:color w:val="444444"/>
              </w:rPr>
              <w:t>Chapter</w:t>
            </w:r>
          </w:p>
        </w:tc>
      </w:tr>
      <w:tr w:rsidR="0086291E" w:rsidRPr="00CE0852" w14:paraId="3DAAAB0E" w14:textId="3ED61051" w:rsidTr="000003C8">
        <w:tc>
          <w:tcPr>
            <w:tcW w:w="590" w:type="dxa"/>
          </w:tcPr>
          <w:p w14:paraId="07223C03" w14:textId="2655F83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41</w:t>
            </w:r>
          </w:p>
        </w:tc>
        <w:tc>
          <w:tcPr>
            <w:tcW w:w="3117" w:type="dxa"/>
            <w:tcMar>
              <w:top w:w="43" w:type="dxa"/>
              <w:left w:w="115" w:type="dxa"/>
              <w:bottom w:w="43" w:type="dxa"/>
              <w:right w:w="115" w:type="dxa"/>
            </w:tcMar>
          </w:tcPr>
          <w:p w14:paraId="378BAD24"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Follow Occupational Safety and Health Administration (OSHA) guidelines for sanitizing and disinfecting implements after exposure to blood. </w:t>
            </w:r>
          </w:p>
          <w:p w14:paraId="15875F1F" w14:textId="1B5AB7E7" w:rsidR="0086291E" w:rsidRPr="00CE0852" w:rsidRDefault="0086291E" w:rsidP="0086291E">
            <w:pPr>
              <w:rPr>
                <w:rFonts w:ascii="Times New Roman" w:eastAsia="Times New Roman" w:hAnsi="Times New Roman" w:cs="Times New Roman"/>
                <w:sz w:val="24"/>
                <w:szCs w:val="24"/>
              </w:rPr>
            </w:pPr>
          </w:p>
        </w:tc>
        <w:tc>
          <w:tcPr>
            <w:tcW w:w="3848" w:type="dxa"/>
          </w:tcPr>
          <w:p w14:paraId="32AD5BC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guidelines should include</w:t>
            </w:r>
          </w:p>
          <w:p w14:paraId="3FA71951" w14:textId="336855E7" w:rsidR="0086291E" w:rsidRPr="00CE0852" w:rsidRDefault="0086291E" w:rsidP="0086291E">
            <w:pPr>
              <w:numPr>
                <w:ilvl w:val="0"/>
                <w:numId w:val="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National Interstate Council of State Boards of Cosmetology (NIC) Health and Safety Standards Blood Exposure Procedure </w:t>
            </w:r>
          </w:p>
          <w:p w14:paraId="08831677" w14:textId="77777777" w:rsidR="0086291E" w:rsidRPr="00CE0852" w:rsidRDefault="0086291E" w:rsidP="0086291E">
            <w:pPr>
              <w:numPr>
                <w:ilvl w:val="0"/>
                <w:numId w:val="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safety data sheets (SDS)</w:t>
            </w:r>
          </w:p>
          <w:p w14:paraId="28018522" w14:textId="7C04B824" w:rsidR="0086291E" w:rsidRPr="00CE0852" w:rsidRDefault="0086291E" w:rsidP="0086291E">
            <w:pPr>
              <w:numPr>
                <w:ilvl w:val="0"/>
                <w:numId w:val="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to ensure safety of both the stylists and clients.</w:t>
            </w:r>
          </w:p>
          <w:p w14:paraId="1567629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60313A48" w14:textId="52648CF3"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1815AB4" w14:textId="0B5F4044" w:rsidR="0086291E" w:rsidRPr="00CE0852" w:rsidRDefault="0086291E" w:rsidP="0086291E">
            <w:pPr>
              <w:numPr>
                <w:ilvl w:val="0"/>
                <w:numId w:val="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OSHA regulations apply to salons? To classrooms/labs?</w:t>
            </w:r>
          </w:p>
          <w:p w14:paraId="6A819496" w14:textId="77777777" w:rsidR="0086291E" w:rsidRPr="00CE0852" w:rsidRDefault="0086291E" w:rsidP="0086291E">
            <w:pPr>
              <w:numPr>
                <w:ilvl w:val="0"/>
                <w:numId w:val="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penalties can result from OSHA violations?</w:t>
            </w:r>
          </w:p>
          <w:p w14:paraId="082E3F99" w14:textId="2B7160DD" w:rsidR="0086291E" w:rsidRPr="00CE0852" w:rsidRDefault="0086291E" w:rsidP="0086291E">
            <w:pPr>
              <w:numPr>
                <w:ilvl w:val="0"/>
                <w:numId w:val="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health dangers are associated with blood exposure?</w:t>
            </w:r>
          </w:p>
          <w:p w14:paraId="714A82C8" w14:textId="77777777" w:rsidR="0086291E" w:rsidRPr="00CE0852" w:rsidRDefault="0086291E" w:rsidP="0086291E">
            <w:pPr>
              <w:numPr>
                <w:ilvl w:val="0"/>
                <w:numId w:val="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is your classroom SDS located?</w:t>
            </w:r>
          </w:p>
          <w:p w14:paraId="0558E089" w14:textId="132E674C" w:rsidR="0086291E" w:rsidRPr="00CE0852" w:rsidRDefault="0086291E" w:rsidP="0086291E">
            <w:pPr>
              <w:numPr>
                <w:ilvl w:val="0"/>
                <w:numId w:val="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the U.S. Environmental Protection Agency (EPA) play in salon safety?</w:t>
            </w:r>
          </w:p>
        </w:tc>
        <w:tc>
          <w:tcPr>
            <w:tcW w:w="2880" w:type="dxa"/>
          </w:tcPr>
          <w:p w14:paraId="19151F25" w14:textId="50C60F1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10.RI, 11.DSR, 11.RI</w:t>
            </w:r>
          </w:p>
        </w:tc>
        <w:tc>
          <w:tcPr>
            <w:tcW w:w="2610" w:type="dxa"/>
          </w:tcPr>
          <w:p w14:paraId="76283E17" w14:textId="4BC0236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2. Laws and Regulations</w:t>
            </w:r>
          </w:p>
          <w:p w14:paraId="42EBFF58" w14:textId="42994E6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3, General Sciences</w:t>
            </w:r>
          </w:p>
          <w:p w14:paraId="05DB12A5" w14:textId="528070CE"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406706B4" w14:textId="6D70A091"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4B78FB29" w14:textId="1A0E6333"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76D59DF4" w14:textId="47355C9B"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p w14:paraId="3C126CAB" w14:textId="4A7B7CF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60D9171D"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0358AAE6"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p>
          <w:p w14:paraId="7BA0FA97"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or Multi</w:t>
            </w:r>
            <w:r>
              <w:rPr>
                <w:color w:val="444444"/>
              </w:rPr>
              <w:t xml:space="preserve"> </w:t>
            </w:r>
          </w:p>
          <w:p w14:paraId="69BA662B" w14:textId="77777777" w:rsidR="0086291E" w:rsidRDefault="0086291E" w:rsidP="0086291E">
            <w:pPr>
              <w:pStyle w:val="sectbi"/>
              <w:spacing w:before="0" w:beforeAutospacing="0" w:after="0" w:afterAutospacing="0"/>
              <w:ind w:left="58"/>
              <w:textAlignment w:val="baseline"/>
              <w:rPr>
                <w:color w:val="444444"/>
              </w:rPr>
            </w:pPr>
          </w:p>
          <w:p w14:paraId="0C0FB155" w14:textId="7793DC9A"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53CC65F" w14:textId="5112B9E8" w:rsidR="0086291E" w:rsidRPr="0086291E" w:rsidRDefault="0086291E" w:rsidP="0086291E">
            <w:pPr>
              <w:spacing w:before="100" w:beforeAutospacing="1" w:after="100" w:afterAutospacing="1"/>
              <w:rPr>
                <w:rFonts w:ascii="Times New Roman" w:eastAsia="Times New Roman" w:hAnsi="Times New Roman" w:cs="Times New Roman"/>
                <w:sz w:val="24"/>
                <w:szCs w:val="24"/>
              </w:rPr>
            </w:pPr>
            <w:r w:rsidRPr="0086291E">
              <w:rPr>
                <w:rFonts w:ascii="Times New Roman" w:hAnsi="Times New Roman" w:cs="Times New Roman"/>
                <w:color w:val="444444"/>
                <w:sz w:val="24"/>
                <w:szCs w:val="24"/>
              </w:rPr>
              <w:t>Outstanding Chapter</w:t>
            </w:r>
          </w:p>
        </w:tc>
      </w:tr>
      <w:tr w:rsidR="0086291E" w:rsidRPr="00CE0852" w14:paraId="749E969D" w14:textId="77930745" w:rsidTr="000003C8">
        <w:tc>
          <w:tcPr>
            <w:tcW w:w="590" w:type="dxa"/>
          </w:tcPr>
          <w:p w14:paraId="041F945B" w14:textId="51ABB4C5"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42</w:t>
            </w:r>
          </w:p>
        </w:tc>
        <w:tc>
          <w:tcPr>
            <w:tcW w:w="3117" w:type="dxa"/>
            <w:tcMar>
              <w:top w:w="43" w:type="dxa"/>
              <w:left w:w="115" w:type="dxa"/>
              <w:bottom w:w="43" w:type="dxa"/>
              <w:right w:w="115" w:type="dxa"/>
            </w:tcMar>
          </w:tcPr>
          <w:p w14:paraId="3EF53788"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Identify the components of an SDS. </w:t>
            </w:r>
          </w:p>
          <w:p w14:paraId="57711645" w14:textId="024DD850" w:rsidR="0086291E" w:rsidRPr="00CE0852" w:rsidRDefault="0086291E" w:rsidP="0086291E">
            <w:pPr>
              <w:rPr>
                <w:rFonts w:ascii="Times New Roman" w:eastAsia="Times New Roman" w:hAnsi="Times New Roman" w:cs="Times New Roman"/>
                <w:sz w:val="24"/>
                <w:szCs w:val="24"/>
              </w:rPr>
            </w:pPr>
          </w:p>
        </w:tc>
        <w:tc>
          <w:tcPr>
            <w:tcW w:w="3848" w:type="dxa"/>
          </w:tcPr>
          <w:p w14:paraId="1CD10E9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should include</w:t>
            </w:r>
          </w:p>
          <w:p w14:paraId="1B2A9419" w14:textId="679CBB7E"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ingredients </w:t>
            </w:r>
          </w:p>
          <w:p w14:paraId="4B804E9C" w14:textId="77777777"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hazards</w:t>
            </w:r>
          </w:p>
          <w:p w14:paraId="1454941C" w14:textId="77777777"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storage</w:t>
            </w:r>
          </w:p>
          <w:p w14:paraId="0BC2BD0F" w14:textId="77777777"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exposure control</w:t>
            </w:r>
          </w:p>
          <w:p w14:paraId="48DB957B" w14:textId="77777777"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handling</w:t>
            </w:r>
          </w:p>
          <w:p w14:paraId="3CC32B4D" w14:textId="77777777"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exposure treatment</w:t>
            </w:r>
          </w:p>
          <w:p w14:paraId="71CB08A1" w14:textId="381FF33D" w:rsidR="0086291E" w:rsidRPr="00CE0852" w:rsidRDefault="0086291E" w:rsidP="0086291E">
            <w:pPr>
              <w:numPr>
                <w:ilvl w:val="0"/>
                <w:numId w:val="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disposal.</w:t>
            </w:r>
          </w:p>
        </w:tc>
        <w:tc>
          <w:tcPr>
            <w:tcW w:w="3600" w:type="dxa"/>
          </w:tcPr>
          <w:p w14:paraId="1132B38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13B6C4D" w14:textId="5178C754" w:rsidR="0086291E" w:rsidRPr="00CE0852" w:rsidRDefault="0086291E" w:rsidP="0086291E">
            <w:pPr>
              <w:numPr>
                <w:ilvl w:val="0"/>
                <w:numId w:val="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for all salon employees to understand the ingredients of the chemicals used in the salon?</w:t>
            </w:r>
          </w:p>
          <w:p w14:paraId="1FB69759" w14:textId="77777777" w:rsidR="0086291E" w:rsidRPr="00CE0852" w:rsidRDefault="0086291E" w:rsidP="0086291E">
            <w:pPr>
              <w:numPr>
                <w:ilvl w:val="0"/>
                <w:numId w:val="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dangers of improper use of chemicals?</w:t>
            </w:r>
          </w:p>
          <w:p w14:paraId="28703B45" w14:textId="763D7C63" w:rsidR="0086291E" w:rsidRPr="00CE0852" w:rsidRDefault="0086291E" w:rsidP="0086291E">
            <w:pPr>
              <w:numPr>
                <w:ilvl w:val="0"/>
                <w:numId w:val="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should information concerning a medical reaction to products be stored?</w:t>
            </w:r>
          </w:p>
        </w:tc>
        <w:tc>
          <w:tcPr>
            <w:tcW w:w="2880" w:type="dxa"/>
          </w:tcPr>
          <w:p w14:paraId="5299092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10.LU, 11.RV, 11.LU</w:t>
            </w:r>
          </w:p>
          <w:p w14:paraId="14F212B4" w14:textId="345D8D0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Science: CH.1</w:t>
            </w:r>
          </w:p>
        </w:tc>
        <w:tc>
          <w:tcPr>
            <w:tcW w:w="2610" w:type="dxa"/>
          </w:tcPr>
          <w:p w14:paraId="3EE383D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2. Laws and Regulations</w:t>
            </w:r>
          </w:p>
          <w:p w14:paraId="3946792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3, General Sciences</w:t>
            </w:r>
          </w:p>
          <w:p w14:paraId="5FA35630" w14:textId="404629CA"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182E5B0A" w14:textId="3A93DFC2"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45673BD1" w14:textId="31941FA5"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246E88B6" w14:textId="52693BA5"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p w14:paraId="059F5831" w14:textId="0430764C"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24140FFB"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30B5D39F"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p>
          <w:p w14:paraId="4A844085"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or Multi</w:t>
            </w:r>
            <w:r>
              <w:rPr>
                <w:color w:val="444444"/>
              </w:rPr>
              <w:t xml:space="preserve"> </w:t>
            </w:r>
          </w:p>
          <w:p w14:paraId="4EAC0C47" w14:textId="77777777" w:rsidR="0086291E" w:rsidRDefault="0086291E" w:rsidP="0086291E">
            <w:pPr>
              <w:pStyle w:val="sectbi"/>
              <w:spacing w:before="0" w:beforeAutospacing="0" w:after="0" w:afterAutospacing="0"/>
              <w:ind w:left="58"/>
              <w:textAlignment w:val="baseline"/>
              <w:rPr>
                <w:color w:val="444444"/>
              </w:rPr>
            </w:pPr>
          </w:p>
          <w:p w14:paraId="2BE53C45" w14:textId="579D54A6"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5E8ADD52" w14:textId="1445DF89" w:rsidR="0086291E" w:rsidRPr="0086291E" w:rsidRDefault="0086291E" w:rsidP="0086291E">
            <w:pPr>
              <w:spacing w:before="100" w:beforeAutospacing="1" w:after="100" w:afterAutospacing="1"/>
              <w:rPr>
                <w:rFonts w:ascii="Times New Roman" w:eastAsia="Times New Roman" w:hAnsi="Times New Roman" w:cs="Times New Roman"/>
                <w:sz w:val="24"/>
                <w:szCs w:val="24"/>
              </w:rPr>
            </w:pPr>
            <w:r w:rsidRPr="0086291E">
              <w:rPr>
                <w:rFonts w:ascii="Times New Roman" w:hAnsi="Times New Roman" w:cs="Times New Roman"/>
                <w:color w:val="444444"/>
                <w:sz w:val="24"/>
                <w:szCs w:val="24"/>
              </w:rPr>
              <w:t>Outstanding Chapter</w:t>
            </w:r>
          </w:p>
        </w:tc>
      </w:tr>
      <w:tr w:rsidR="0086291E" w:rsidRPr="00CE0852" w14:paraId="1D7A81BC" w14:textId="10598B5A" w:rsidTr="000003C8">
        <w:tc>
          <w:tcPr>
            <w:tcW w:w="590" w:type="dxa"/>
          </w:tcPr>
          <w:p w14:paraId="55019164" w14:textId="7703D3C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43</w:t>
            </w:r>
          </w:p>
        </w:tc>
        <w:tc>
          <w:tcPr>
            <w:tcW w:w="3117" w:type="dxa"/>
            <w:tcMar>
              <w:top w:w="43" w:type="dxa"/>
              <w:left w:w="115" w:type="dxa"/>
              <w:bottom w:w="43" w:type="dxa"/>
              <w:right w:w="115" w:type="dxa"/>
            </w:tcMar>
          </w:tcPr>
          <w:p w14:paraId="553840F6"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procedures for attending to a contaminated work area. </w:t>
            </w:r>
          </w:p>
          <w:p w14:paraId="0304E8FE" w14:textId="7F701BCC" w:rsidR="0086291E" w:rsidRPr="00CE0852" w:rsidRDefault="0086291E" w:rsidP="0086291E">
            <w:pPr>
              <w:rPr>
                <w:rFonts w:ascii="Times New Roman" w:eastAsia="Times New Roman" w:hAnsi="Times New Roman" w:cs="Times New Roman"/>
                <w:sz w:val="24"/>
                <w:szCs w:val="24"/>
              </w:rPr>
            </w:pPr>
          </w:p>
        </w:tc>
        <w:tc>
          <w:tcPr>
            <w:tcW w:w="3848" w:type="dxa"/>
          </w:tcPr>
          <w:p w14:paraId="580AEE2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following sanitation and disinfection guidelines and procedures for</w:t>
            </w:r>
          </w:p>
          <w:p w14:paraId="365FE161" w14:textId="182FE2B0" w:rsidR="0086291E" w:rsidRPr="00CE0852" w:rsidRDefault="0086291E" w:rsidP="0086291E">
            <w:pPr>
              <w:numPr>
                <w:ilvl w:val="0"/>
                <w:numId w:val="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soaking implements in disinfectant</w:t>
            </w:r>
          </w:p>
          <w:p w14:paraId="17562673" w14:textId="0852A818" w:rsidR="0086291E" w:rsidRPr="00CE0852" w:rsidRDefault="0086291E" w:rsidP="0086291E">
            <w:pPr>
              <w:numPr>
                <w:ilvl w:val="0"/>
                <w:numId w:val="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disinfecting and sanitizing the work area</w:t>
            </w:r>
          </w:p>
          <w:p w14:paraId="5F0DC5F1" w14:textId="1AF1C241" w:rsidR="0086291E" w:rsidRPr="00CE0852" w:rsidRDefault="0086291E" w:rsidP="0086291E">
            <w:pPr>
              <w:numPr>
                <w:ilvl w:val="0"/>
                <w:numId w:val="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disposing of towels and swabs.</w:t>
            </w:r>
          </w:p>
          <w:p w14:paraId="2F78E2D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94CB09A"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71F3322" w14:textId="6D137986" w:rsidR="0086291E" w:rsidRPr="00CE0852" w:rsidRDefault="0086291E" w:rsidP="0086291E">
            <w:pPr>
              <w:numPr>
                <w:ilvl w:val="0"/>
                <w:numId w:val="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w:t>
            </w:r>
            <w:r w:rsidRPr="00CE0852">
              <w:rPr>
                <w:rFonts w:ascii="Times New Roman" w:eastAsia="Times New Roman" w:hAnsi="Times New Roman" w:cs="Times New Roman"/>
                <w:i/>
                <w:iCs/>
                <w:sz w:val="24"/>
                <w:szCs w:val="24"/>
              </w:rPr>
              <w:t>sterilization</w:t>
            </w:r>
            <w:r w:rsidRPr="00CE0852">
              <w:rPr>
                <w:rFonts w:ascii="Times New Roman" w:eastAsia="Times New Roman" w:hAnsi="Times New Roman" w:cs="Times New Roman"/>
                <w:sz w:val="24"/>
                <w:szCs w:val="24"/>
              </w:rPr>
              <w:t xml:space="preserve"> and </w:t>
            </w:r>
            <w:r w:rsidRPr="00CE0852">
              <w:rPr>
                <w:rFonts w:ascii="Times New Roman" w:eastAsia="Times New Roman" w:hAnsi="Times New Roman" w:cs="Times New Roman"/>
                <w:i/>
                <w:iCs/>
                <w:sz w:val="24"/>
                <w:szCs w:val="24"/>
              </w:rPr>
              <w:t>disinfection</w:t>
            </w:r>
            <w:r w:rsidRPr="00CE0852">
              <w:rPr>
                <w:rFonts w:ascii="Times New Roman" w:eastAsia="Times New Roman" w:hAnsi="Times New Roman" w:cs="Times New Roman"/>
                <w:sz w:val="24"/>
                <w:szCs w:val="24"/>
              </w:rPr>
              <w:t>? Why are both important in the salon?</w:t>
            </w:r>
          </w:p>
          <w:p w14:paraId="62F97E35" w14:textId="77777777" w:rsidR="0086291E" w:rsidRPr="00CE0852" w:rsidRDefault="0086291E" w:rsidP="0086291E">
            <w:pPr>
              <w:numPr>
                <w:ilvl w:val="0"/>
                <w:numId w:val="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particularly important to dispose of soiled towels correctly?</w:t>
            </w:r>
          </w:p>
          <w:p w14:paraId="6E6B17BC" w14:textId="1517071F"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7570BDAF" w14:textId="7383C83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6DE88FB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2. Laws and Regulations</w:t>
            </w:r>
          </w:p>
          <w:p w14:paraId="0DDF7D2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3, General Sciences</w:t>
            </w:r>
          </w:p>
          <w:p w14:paraId="51D16197" w14:textId="3CACE45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6899B392" w14:textId="39DD2E7A"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6B8AE072" w14:textId="63C214B4"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1FAE3CA2" w14:textId="75370707"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tc>
        <w:tc>
          <w:tcPr>
            <w:tcW w:w="2250" w:type="dxa"/>
          </w:tcPr>
          <w:p w14:paraId="4D5A2EB1"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74893C0C" w14:textId="2211CB51"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4FD18441" w14:textId="77777777" w:rsidR="0086291E" w:rsidRDefault="0086291E" w:rsidP="0086291E">
            <w:pPr>
              <w:pStyle w:val="sectbi"/>
              <w:spacing w:before="0" w:beforeAutospacing="0" w:after="0" w:afterAutospacing="0"/>
              <w:ind w:left="58"/>
              <w:textAlignment w:val="baseline"/>
              <w:rPr>
                <w:color w:val="444444"/>
              </w:rPr>
            </w:pPr>
          </w:p>
          <w:p w14:paraId="33CBA108"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5643B923" w14:textId="25ED8D9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86291E">
              <w:rPr>
                <w:rFonts w:ascii="Times New Roman" w:hAnsi="Times New Roman" w:cs="Times New Roman"/>
                <w:color w:val="444444"/>
                <w:sz w:val="24"/>
                <w:szCs w:val="24"/>
              </w:rPr>
              <w:t>Outstanding Chapter</w:t>
            </w:r>
          </w:p>
        </w:tc>
      </w:tr>
      <w:tr w:rsidR="0086291E" w:rsidRPr="00CE0852" w14:paraId="3A57136C" w14:textId="7F224B74" w:rsidTr="000003C8">
        <w:tc>
          <w:tcPr>
            <w:tcW w:w="590" w:type="dxa"/>
          </w:tcPr>
          <w:p w14:paraId="2AD45EF3" w14:textId="7E3BAF9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44</w:t>
            </w:r>
          </w:p>
        </w:tc>
        <w:tc>
          <w:tcPr>
            <w:tcW w:w="3117" w:type="dxa"/>
            <w:tcMar>
              <w:top w:w="43" w:type="dxa"/>
              <w:left w:w="115" w:type="dxa"/>
              <w:bottom w:w="43" w:type="dxa"/>
              <w:right w:w="115" w:type="dxa"/>
            </w:tcMar>
          </w:tcPr>
          <w:p w14:paraId="38EF7190" w14:textId="1F2A053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knowledge of bloodborne pathogens, including hepatitis C virus (HCV) and human immunodeficiency virus (HIV), as well as blood poisoning. </w:t>
            </w:r>
          </w:p>
          <w:p w14:paraId="2FF2716D" w14:textId="0AE75DCC" w:rsidR="0086291E" w:rsidRPr="00CE0852" w:rsidRDefault="0086291E" w:rsidP="0086291E">
            <w:pPr>
              <w:rPr>
                <w:rFonts w:ascii="Times New Roman" w:eastAsia="Times New Roman" w:hAnsi="Times New Roman" w:cs="Times New Roman"/>
                <w:sz w:val="24"/>
                <w:szCs w:val="24"/>
              </w:rPr>
            </w:pPr>
          </w:p>
        </w:tc>
        <w:tc>
          <w:tcPr>
            <w:tcW w:w="3848" w:type="dxa"/>
          </w:tcPr>
          <w:p w14:paraId="5E0C1223" w14:textId="44CBA9C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procedures for dealing with</w:t>
            </w:r>
          </w:p>
          <w:p w14:paraId="1020B3CA" w14:textId="77777777" w:rsidR="0086291E" w:rsidRPr="00CE0852" w:rsidRDefault="0086291E" w:rsidP="0086291E">
            <w:pPr>
              <w:numPr>
                <w:ilvl w:val="0"/>
                <w:numId w:val="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open sores</w:t>
            </w:r>
          </w:p>
          <w:p w14:paraId="519E1583" w14:textId="77777777" w:rsidR="0086291E" w:rsidRPr="00CE0852" w:rsidRDefault="0086291E" w:rsidP="0086291E">
            <w:pPr>
              <w:numPr>
                <w:ilvl w:val="0"/>
                <w:numId w:val="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unclean hands, implements, and supplies</w:t>
            </w:r>
          </w:p>
          <w:p w14:paraId="38AC2738" w14:textId="2CB63000" w:rsidR="0086291E" w:rsidRPr="00CE0852" w:rsidRDefault="0086291E" w:rsidP="0086291E">
            <w:pPr>
              <w:numPr>
                <w:ilvl w:val="0"/>
                <w:numId w:val="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use of an implement on both infected areas and non-infected areas</w:t>
            </w:r>
          </w:p>
          <w:p w14:paraId="4B97EE94" w14:textId="2FD9E17E" w:rsidR="0086291E" w:rsidRPr="00CE0852" w:rsidRDefault="0086291E" w:rsidP="0086291E">
            <w:pPr>
              <w:numPr>
                <w:ilvl w:val="0"/>
                <w:numId w:val="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unsanitary salon conditions.</w:t>
            </w:r>
          </w:p>
        </w:tc>
        <w:tc>
          <w:tcPr>
            <w:tcW w:w="3600" w:type="dxa"/>
          </w:tcPr>
          <w:p w14:paraId="1065CFF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035C97D" w14:textId="4D220FCA" w:rsidR="0086291E" w:rsidRPr="00CE0852" w:rsidRDefault="0086291E" w:rsidP="0086291E">
            <w:pPr>
              <w:numPr>
                <w:ilvl w:val="0"/>
                <w:numId w:val="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diseases can be transmitted through blood contact?</w:t>
            </w:r>
          </w:p>
          <w:p w14:paraId="2A7F5FBB" w14:textId="77777777" w:rsidR="0086291E" w:rsidRPr="00CE0852" w:rsidRDefault="0086291E" w:rsidP="0086291E">
            <w:pPr>
              <w:numPr>
                <w:ilvl w:val="0"/>
                <w:numId w:val="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bloodborne pathogens a serious health threat?</w:t>
            </w:r>
          </w:p>
          <w:p w14:paraId="02F634DF" w14:textId="2A6F4066" w:rsidR="0086291E" w:rsidRPr="00CE0852" w:rsidRDefault="0086291E" w:rsidP="0086291E">
            <w:pPr>
              <w:numPr>
                <w:ilvl w:val="0"/>
                <w:numId w:val="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w:t>
            </w:r>
            <w:r w:rsidRPr="00CE0852">
              <w:rPr>
                <w:rFonts w:ascii="Times New Roman" w:eastAsia="Times New Roman" w:hAnsi="Times New Roman" w:cs="Times New Roman"/>
                <w:i/>
                <w:iCs/>
                <w:sz w:val="24"/>
                <w:szCs w:val="24"/>
              </w:rPr>
              <w:t>universal precautions</w:t>
            </w:r>
            <w:r w:rsidRPr="00CE0852">
              <w:rPr>
                <w:rFonts w:ascii="Times New Roman" w:eastAsia="Times New Roman" w:hAnsi="Times New Roman" w:cs="Times New Roman"/>
                <w:sz w:val="24"/>
                <w:szCs w:val="24"/>
              </w:rPr>
              <w:t>?</w:t>
            </w:r>
          </w:p>
        </w:tc>
        <w:tc>
          <w:tcPr>
            <w:tcW w:w="2880" w:type="dxa"/>
          </w:tcPr>
          <w:p w14:paraId="4004916C" w14:textId="0AEB220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History and Social  Sciences: WHII.3, WHII.7</w:t>
            </w:r>
          </w:p>
        </w:tc>
        <w:tc>
          <w:tcPr>
            <w:tcW w:w="2610" w:type="dxa"/>
          </w:tcPr>
          <w:p w14:paraId="3F6D2D9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2. Laws and Regulations</w:t>
            </w:r>
          </w:p>
          <w:p w14:paraId="5A7AE03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3, General Sciences</w:t>
            </w:r>
          </w:p>
          <w:p w14:paraId="36F82FBD" w14:textId="2F99CBE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6A4C415F" w14:textId="41DCB2EA"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0A74BFF1" w14:textId="23640FF0"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3D219AA4" w14:textId="68DAA728"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I.A</w:t>
            </w:r>
          </w:p>
        </w:tc>
        <w:tc>
          <w:tcPr>
            <w:tcW w:w="2250" w:type="dxa"/>
          </w:tcPr>
          <w:p w14:paraId="56235A41"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254A634E"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31D06C32" w14:textId="77777777" w:rsidR="0086291E" w:rsidRDefault="0086291E" w:rsidP="0086291E">
            <w:pPr>
              <w:pStyle w:val="sectbi"/>
              <w:spacing w:before="0" w:beforeAutospacing="0" w:after="0" w:afterAutospacing="0"/>
              <w:ind w:left="58"/>
              <w:textAlignment w:val="baseline"/>
              <w:rPr>
                <w:color w:val="444444"/>
              </w:rPr>
            </w:pPr>
          </w:p>
          <w:p w14:paraId="23D3913C"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61B595E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49AA362A" w14:textId="0E43B295" w:rsidTr="000003C8">
        <w:tc>
          <w:tcPr>
            <w:tcW w:w="590" w:type="dxa"/>
          </w:tcPr>
          <w:p w14:paraId="575E1C24" w14:textId="2473E57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45</w:t>
            </w:r>
          </w:p>
        </w:tc>
        <w:tc>
          <w:tcPr>
            <w:tcW w:w="3117" w:type="dxa"/>
            <w:tcMar>
              <w:top w:w="43" w:type="dxa"/>
              <w:left w:w="115" w:type="dxa"/>
              <w:bottom w:w="43" w:type="dxa"/>
              <w:right w:w="115" w:type="dxa"/>
            </w:tcMar>
          </w:tcPr>
          <w:p w14:paraId="554A0BD6"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safety practices when working with chemicals. </w:t>
            </w:r>
          </w:p>
          <w:p w14:paraId="3990E9DB" w14:textId="690608E3" w:rsidR="0086291E" w:rsidRPr="00CE0852" w:rsidRDefault="0086291E" w:rsidP="0086291E">
            <w:pPr>
              <w:rPr>
                <w:rFonts w:ascii="Times New Roman" w:eastAsia="Times New Roman" w:hAnsi="Times New Roman" w:cs="Times New Roman"/>
                <w:sz w:val="24"/>
                <w:szCs w:val="24"/>
              </w:rPr>
            </w:pPr>
          </w:p>
        </w:tc>
        <w:tc>
          <w:tcPr>
            <w:tcW w:w="3848" w:type="dxa"/>
          </w:tcPr>
          <w:p w14:paraId="7EAC53A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34130C1C" w14:textId="77777777" w:rsidR="0086291E" w:rsidRPr="00CE0852" w:rsidRDefault="0086291E" w:rsidP="0086291E">
            <w:pPr>
              <w:numPr>
                <w:ilvl w:val="0"/>
                <w:numId w:val="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washing and sanitizing hands before and after every service</w:t>
            </w:r>
          </w:p>
          <w:p w14:paraId="59C4562D" w14:textId="77777777" w:rsidR="0086291E" w:rsidRPr="00CE0852" w:rsidRDefault="0086291E" w:rsidP="0086291E">
            <w:pPr>
              <w:numPr>
                <w:ilvl w:val="0"/>
                <w:numId w:val="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reading and following manufacturer directions for products being used</w:t>
            </w:r>
          </w:p>
          <w:p w14:paraId="5C2AEB8A" w14:textId="77777777" w:rsidR="0086291E" w:rsidRPr="00CE0852" w:rsidRDefault="0086291E" w:rsidP="0086291E">
            <w:pPr>
              <w:numPr>
                <w:ilvl w:val="0"/>
                <w:numId w:val="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wearing protective gloves when necessary</w:t>
            </w:r>
          </w:p>
          <w:p w14:paraId="759AFC40" w14:textId="77777777" w:rsidR="0086291E" w:rsidRPr="00CE0852" w:rsidRDefault="0086291E" w:rsidP="0086291E">
            <w:pPr>
              <w:numPr>
                <w:ilvl w:val="0"/>
                <w:numId w:val="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products completely from the skin of the employee and the client</w:t>
            </w:r>
          </w:p>
          <w:p w14:paraId="55CC0B66" w14:textId="77777777" w:rsidR="0086291E" w:rsidRPr="00CE0852" w:rsidRDefault="0086291E" w:rsidP="0086291E">
            <w:pPr>
              <w:numPr>
                <w:ilvl w:val="0"/>
                <w:numId w:val="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securing chemicals when not in use.</w:t>
            </w:r>
          </w:p>
          <w:p w14:paraId="443D2E9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2C8DBFF5"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FC30412" w14:textId="26F1C9D6"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examine the client's skin, hands, and feet for abrasions, disorders, and diseases?</w:t>
            </w:r>
          </w:p>
          <w:p w14:paraId="64EC8EAD" w14:textId="09064EF7"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should be done if the client has skin damage?</w:t>
            </w:r>
          </w:p>
          <w:p w14:paraId="54E337AD" w14:textId="7547F771"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read and follow manufacturer directions for chemicals?</w:t>
            </w:r>
          </w:p>
          <w:p w14:paraId="2BDBCD4D" w14:textId="77777777"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should gloves be worn?</w:t>
            </w:r>
          </w:p>
          <w:p w14:paraId="2A5FDA91" w14:textId="778FB673"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can happen if the treatment product is not completely removed from one’s skin?</w:t>
            </w:r>
          </w:p>
          <w:p w14:paraId="07685C51" w14:textId="2A17BCDE" w:rsidR="0086291E" w:rsidRPr="00CE0852" w:rsidRDefault="0086291E" w:rsidP="0086291E">
            <w:pPr>
              <w:numPr>
                <w:ilvl w:val="0"/>
                <w:numId w:val="1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might it be necessary to apply moisturizer upon completion of a service?</w:t>
            </w:r>
          </w:p>
        </w:tc>
        <w:tc>
          <w:tcPr>
            <w:tcW w:w="2880" w:type="dxa"/>
          </w:tcPr>
          <w:p w14:paraId="6F4FDDC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10.RI, 11.RI</w:t>
            </w:r>
          </w:p>
          <w:p w14:paraId="1319909F" w14:textId="11569FC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History and Social Sciences: WHII.7, VUS.10</w:t>
            </w:r>
          </w:p>
        </w:tc>
        <w:tc>
          <w:tcPr>
            <w:tcW w:w="2610" w:type="dxa"/>
          </w:tcPr>
          <w:p w14:paraId="7AA7E73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2. Laws and Regulations</w:t>
            </w:r>
          </w:p>
          <w:p w14:paraId="165DFD9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3, General Sciences</w:t>
            </w:r>
          </w:p>
          <w:p w14:paraId="2ED5CD17" w14:textId="6EAF82CF"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5B29B948" w14:textId="120CCA72"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6AB5D565" w14:textId="20F4D184"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3A98564D" w14:textId="1242156C"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and I.C</w:t>
            </w:r>
          </w:p>
        </w:tc>
        <w:tc>
          <w:tcPr>
            <w:tcW w:w="2250" w:type="dxa"/>
          </w:tcPr>
          <w:p w14:paraId="067760D3"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2CCA30B5"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63BB501E" w14:textId="77777777" w:rsidR="0086291E" w:rsidRDefault="0086291E" w:rsidP="0086291E">
            <w:pPr>
              <w:pStyle w:val="sectbi"/>
              <w:spacing w:before="0" w:beforeAutospacing="0" w:after="0" w:afterAutospacing="0"/>
              <w:ind w:left="58"/>
              <w:textAlignment w:val="baseline"/>
              <w:rPr>
                <w:color w:val="444444"/>
              </w:rPr>
            </w:pPr>
          </w:p>
          <w:p w14:paraId="23FD69DD"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5626A97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127CBFA5" w14:textId="243F0714" w:rsidTr="000003C8">
        <w:tc>
          <w:tcPr>
            <w:tcW w:w="590" w:type="dxa"/>
            <w:shd w:val="clear" w:color="auto" w:fill="D0CECE" w:themeFill="background2" w:themeFillShade="E6"/>
          </w:tcPr>
          <w:p w14:paraId="1D388F2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1F7FE6AA" w14:textId="0652CEF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Maintaining, Sanitizing, Cleaning, and Disinfecting Implements, Equipment, and Facilities</w:t>
            </w:r>
          </w:p>
        </w:tc>
        <w:tc>
          <w:tcPr>
            <w:tcW w:w="3848" w:type="dxa"/>
            <w:shd w:val="clear" w:color="auto" w:fill="D0CECE" w:themeFill="background2" w:themeFillShade="E6"/>
          </w:tcPr>
          <w:p w14:paraId="2FE2D3D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127E4DD6" w14:textId="7A30741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34C3AE6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34AB3C0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20FF587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1EDF32D9" w14:textId="7EF2A586" w:rsidTr="000003C8">
        <w:tc>
          <w:tcPr>
            <w:tcW w:w="590" w:type="dxa"/>
            <w:shd w:val="clear" w:color="auto" w:fill="FFFFFF" w:themeFill="background1"/>
          </w:tcPr>
          <w:p w14:paraId="47A59741" w14:textId="6282724F"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46</w:t>
            </w:r>
          </w:p>
        </w:tc>
        <w:tc>
          <w:tcPr>
            <w:tcW w:w="3117" w:type="dxa"/>
            <w:shd w:val="clear" w:color="auto" w:fill="FFFFFF" w:themeFill="background1"/>
            <w:tcMar>
              <w:top w:w="43" w:type="dxa"/>
              <w:left w:w="115" w:type="dxa"/>
              <w:bottom w:w="43" w:type="dxa"/>
              <w:right w:w="115" w:type="dxa"/>
            </w:tcMar>
          </w:tcPr>
          <w:p w14:paraId="36A8718E" w14:textId="08F6D29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 combs, brushes, shears, and other implements.</w:t>
            </w:r>
          </w:p>
        </w:tc>
        <w:tc>
          <w:tcPr>
            <w:tcW w:w="3848" w:type="dxa"/>
          </w:tcPr>
          <w:p w14:paraId="2C4F1F2B" w14:textId="2197DA4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Cleaning should include</w:t>
            </w:r>
          </w:p>
          <w:p w14:paraId="726B86D1" w14:textId="2F41EA34" w:rsidR="0086291E" w:rsidRPr="00CE0852" w:rsidRDefault="0086291E" w:rsidP="0086291E">
            <w:pPr>
              <w:numPr>
                <w:ilvl w:val="0"/>
                <w:numId w:val="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hair from combs, brushes, and other implements</w:t>
            </w:r>
          </w:p>
          <w:p w14:paraId="01784AEF" w14:textId="1CF7CB3A" w:rsidR="0086291E" w:rsidRPr="00CE0852" w:rsidRDefault="0086291E" w:rsidP="0086291E">
            <w:pPr>
              <w:numPr>
                <w:ilvl w:val="0"/>
                <w:numId w:val="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cleaning appropriate implements with soap and water.</w:t>
            </w:r>
          </w:p>
          <w:p w14:paraId="77191F5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C777557"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22F9168" w14:textId="75F8082C" w:rsidR="0086291E" w:rsidRPr="00CE0852" w:rsidRDefault="0086291E" w:rsidP="0086291E">
            <w:pPr>
              <w:numPr>
                <w:ilvl w:val="0"/>
                <w:numId w:val="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keeping implements clean?</w:t>
            </w:r>
          </w:p>
          <w:p w14:paraId="6A1A4A0B" w14:textId="77777777" w:rsidR="0086291E" w:rsidRPr="00CE0852" w:rsidRDefault="0086291E" w:rsidP="0086291E">
            <w:pPr>
              <w:numPr>
                <w:ilvl w:val="0"/>
                <w:numId w:val="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cleaned implements?</w:t>
            </w:r>
          </w:p>
          <w:p w14:paraId="19D51744" w14:textId="217CEEB3" w:rsidR="0086291E" w:rsidRPr="00CE0852" w:rsidRDefault="0086291E" w:rsidP="0086291E">
            <w:pPr>
              <w:numPr>
                <w:ilvl w:val="0"/>
                <w:numId w:val="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one store cleaned implements?</w:t>
            </w:r>
          </w:p>
        </w:tc>
        <w:tc>
          <w:tcPr>
            <w:tcW w:w="2880" w:type="dxa"/>
          </w:tcPr>
          <w:p w14:paraId="1EEA558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3E890678"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27A66A77" w14:textId="3B9330F4"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3. General sciences</w:t>
            </w:r>
          </w:p>
          <w:p w14:paraId="364F2EF9" w14:textId="73B02EF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22DD8D54" w14:textId="409CF99F"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4BD30A64"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7A4286A0"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6533A255" w14:textId="77777777" w:rsidR="0086291E" w:rsidRDefault="0086291E" w:rsidP="0086291E">
            <w:pPr>
              <w:pStyle w:val="sectbi"/>
              <w:spacing w:before="0" w:beforeAutospacing="0" w:after="0" w:afterAutospacing="0"/>
              <w:ind w:left="58"/>
              <w:textAlignment w:val="baseline"/>
              <w:rPr>
                <w:color w:val="444444"/>
              </w:rPr>
            </w:pPr>
          </w:p>
          <w:p w14:paraId="08E77A9D"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DC4F805"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4E0AA68C" w14:textId="486BB8D9" w:rsidTr="000003C8">
        <w:tc>
          <w:tcPr>
            <w:tcW w:w="590" w:type="dxa"/>
            <w:shd w:val="clear" w:color="auto" w:fill="FFFFFF" w:themeFill="background1"/>
          </w:tcPr>
          <w:p w14:paraId="45EFE3B4" w14:textId="5203BC2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47</w:t>
            </w:r>
          </w:p>
        </w:tc>
        <w:tc>
          <w:tcPr>
            <w:tcW w:w="3117" w:type="dxa"/>
            <w:shd w:val="clear" w:color="auto" w:fill="FFFFFF" w:themeFill="background1"/>
            <w:tcMar>
              <w:top w:w="43" w:type="dxa"/>
              <w:left w:w="115" w:type="dxa"/>
              <w:bottom w:w="43" w:type="dxa"/>
              <w:right w:w="115" w:type="dxa"/>
            </w:tcMar>
          </w:tcPr>
          <w:p w14:paraId="6883436F"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Disinfect combs, brushes, shears, and other implements. </w:t>
            </w:r>
          </w:p>
          <w:p w14:paraId="56D0D98F" w14:textId="278FEBFF" w:rsidR="0086291E" w:rsidRPr="00CE0852" w:rsidRDefault="0086291E" w:rsidP="0086291E">
            <w:pPr>
              <w:rPr>
                <w:rFonts w:ascii="Times New Roman" w:eastAsia="Times New Roman" w:hAnsi="Times New Roman" w:cs="Times New Roman"/>
                <w:sz w:val="24"/>
                <w:szCs w:val="24"/>
              </w:rPr>
            </w:pPr>
          </w:p>
        </w:tc>
        <w:tc>
          <w:tcPr>
            <w:tcW w:w="3848" w:type="dxa"/>
          </w:tcPr>
          <w:p w14:paraId="080AFCF1" w14:textId="4A96683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Disinfecting should include using appropriate disinfectants.</w:t>
            </w:r>
          </w:p>
          <w:p w14:paraId="3496909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D94D6F9"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5BBFD9B" w14:textId="2E718260" w:rsidR="0086291E" w:rsidRPr="00CE0852" w:rsidRDefault="0086291E" w:rsidP="0086291E">
            <w:pPr>
              <w:pStyle w:val="ListParagraph"/>
              <w:numPr>
                <w:ilvl w:val="0"/>
                <w:numId w:val="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disinfected implements?</w:t>
            </w:r>
          </w:p>
          <w:p w14:paraId="25371AC4" w14:textId="3D3CC820" w:rsidR="0086291E" w:rsidRPr="00CE0852" w:rsidRDefault="0086291E" w:rsidP="0086291E">
            <w:pPr>
              <w:pStyle w:val="ListParagraph"/>
              <w:numPr>
                <w:ilvl w:val="0"/>
                <w:numId w:val="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one store disinfected implements?</w:t>
            </w:r>
          </w:p>
        </w:tc>
        <w:tc>
          <w:tcPr>
            <w:tcW w:w="2880" w:type="dxa"/>
          </w:tcPr>
          <w:p w14:paraId="08EC6DB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05FDC919"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2. Laws and regulations</w:t>
            </w:r>
          </w:p>
          <w:p w14:paraId="63C6560C" w14:textId="56D9E62B"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3. General sciences</w:t>
            </w:r>
          </w:p>
          <w:p w14:paraId="4AE0076A" w14:textId="5771E846"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55D2E0E5" w14:textId="62959B98"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160AA3FC"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59FE5818" w14:textId="0F894D6B"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33578372"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3F5A7EE9"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0DC389F6" w14:textId="77777777" w:rsidR="0086291E" w:rsidRDefault="0086291E" w:rsidP="0086291E">
            <w:pPr>
              <w:pStyle w:val="sectbi"/>
              <w:spacing w:before="0" w:beforeAutospacing="0" w:after="0" w:afterAutospacing="0"/>
              <w:ind w:left="58"/>
              <w:textAlignment w:val="baseline"/>
              <w:rPr>
                <w:color w:val="444444"/>
              </w:rPr>
            </w:pPr>
          </w:p>
          <w:p w14:paraId="219069A0"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679F3F49"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29BC1806" w14:textId="634BC748" w:rsidTr="000003C8">
        <w:tc>
          <w:tcPr>
            <w:tcW w:w="590" w:type="dxa"/>
            <w:shd w:val="clear" w:color="auto" w:fill="FFFFFF" w:themeFill="background1"/>
          </w:tcPr>
          <w:p w14:paraId="4057278F" w14:textId="5FD63AB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48</w:t>
            </w:r>
          </w:p>
        </w:tc>
        <w:tc>
          <w:tcPr>
            <w:tcW w:w="3117" w:type="dxa"/>
            <w:shd w:val="clear" w:color="auto" w:fill="FFFFFF" w:themeFill="background1"/>
            <w:tcMar>
              <w:top w:w="43" w:type="dxa"/>
              <w:left w:w="115" w:type="dxa"/>
              <w:bottom w:w="43" w:type="dxa"/>
              <w:right w:w="115" w:type="dxa"/>
            </w:tcMar>
          </w:tcPr>
          <w:p w14:paraId="1B7C1872"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Disinfect electrical equipment. </w:t>
            </w:r>
          </w:p>
          <w:p w14:paraId="6F145482" w14:textId="575D4EF5" w:rsidR="0086291E" w:rsidRPr="00CE0852" w:rsidRDefault="0086291E" w:rsidP="0086291E">
            <w:pPr>
              <w:rPr>
                <w:rFonts w:ascii="Times New Roman" w:eastAsia="Times New Roman" w:hAnsi="Times New Roman" w:cs="Times New Roman"/>
                <w:sz w:val="24"/>
                <w:szCs w:val="24"/>
              </w:rPr>
            </w:pPr>
          </w:p>
        </w:tc>
        <w:tc>
          <w:tcPr>
            <w:tcW w:w="3848" w:type="dxa"/>
          </w:tcPr>
          <w:p w14:paraId="5ECB83A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Disinfecting should include</w:t>
            </w:r>
          </w:p>
          <w:p w14:paraId="40865890" w14:textId="77777777" w:rsidR="0086291E" w:rsidRPr="00CE0852" w:rsidRDefault="0086291E" w:rsidP="0086291E">
            <w:pPr>
              <w:numPr>
                <w:ilvl w:val="0"/>
                <w:numId w:val="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hair and product from electrical equipment</w:t>
            </w:r>
          </w:p>
          <w:p w14:paraId="7D005D4E" w14:textId="7ED5ACCA" w:rsidR="0086291E" w:rsidRPr="00CE0852" w:rsidRDefault="0086291E" w:rsidP="0086291E">
            <w:pPr>
              <w:numPr>
                <w:ilvl w:val="0"/>
                <w:numId w:val="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disinfectant.</w:t>
            </w:r>
          </w:p>
          <w:p w14:paraId="15813E7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660D009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7FB171D" w14:textId="17D3488A" w:rsidR="0086291E" w:rsidRPr="00CE0852" w:rsidRDefault="0086291E" w:rsidP="0086291E">
            <w:pPr>
              <w:numPr>
                <w:ilvl w:val="0"/>
                <w:numId w:val="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keeping electrical equipment clean?</w:t>
            </w:r>
          </w:p>
          <w:p w14:paraId="06B28702" w14:textId="7CBDBAD5" w:rsidR="0086291E" w:rsidRPr="00CE0852" w:rsidRDefault="0086291E" w:rsidP="0086291E">
            <w:pPr>
              <w:numPr>
                <w:ilvl w:val="0"/>
                <w:numId w:val="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cleaned equipment?</w:t>
            </w:r>
          </w:p>
          <w:p w14:paraId="79FAE8A6" w14:textId="3898003C" w:rsidR="0086291E" w:rsidRPr="00CE0852" w:rsidRDefault="0086291E" w:rsidP="0086291E">
            <w:pPr>
              <w:numPr>
                <w:ilvl w:val="0"/>
                <w:numId w:val="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issues should be considered when disinfecting electrical equipment?</w:t>
            </w:r>
          </w:p>
        </w:tc>
        <w:tc>
          <w:tcPr>
            <w:tcW w:w="2880" w:type="dxa"/>
          </w:tcPr>
          <w:p w14:paraId="66B4899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1CF94F05" w14:textId="1191BDC6"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23593C2C" w14:textId="468FFFC1"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3. General sciences</w:t>
            </w:r>
          </w:p>
          <w:p w14:paraId="31663728" w14:textId="56C05D70"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546DAAC0" w14:textId="6C0124C3"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0E3C74ED" w14:textId="5CDA3042"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37A7BD4F" w14:textId="77777777" w:rsidR="0086291E" w:rsidRPr="00CE0852" w:rsidRDefault="0086291E" w:rsidP="0086291E">
            <w:pPr>
              <w:pStyle w:val="sectbi2"/>
              <w:spacing w:before="0" w:beforeAutospacing="0" w:after="192" w:afterAutospacing="0"/>
              <w:ind w:left="600"/>
              <w:textAlignment w:val="baseline"/>
              <w:rPr>
                <w:color w:val="444444"/>
              </w:rPr>
            </w:pPr>
          </w:p>
          <w:p w14:paraId="78B151B8" w14:textId="395EC4D6"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3C30EF00"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3C4D9E9A"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08CA5E5A" w14:textId="77777777" w:rsidR="0086291E" w:rsidRDefault="0086291E" w:rsidP="0086291E">
            <w:pPr>
              <w:pStyle w:val="sectbi"/>
              <w:spacing w:before="0" w:beforeAutospacing="0" w:after="0" w:afterAutospacing="0"/>
              <w:ind w:left="58"/>
              <w:textAlignment w:val="baseline"/>
              <w:rPr>
                <w:color w:val="444444"/>
              </w:rPr>
            </w:pPr>
          </w:p>
          <w:p w14:paraId="56926575"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6D290758"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1C90DEC3" w14:textId="5A0BB447" w:rsidTr="000003C8">
        <w:tc>
          <w:tcPr>
            <w:tcW w:w="590" w:type="dxa"/>
            <w:shd w:val="clear" w:color="auto" w:fill="FFFFFF" w:themeFill="background1"/>
          </w:tcPr>
          <w:p w14:paraId="0033DA26" w14:textId="3A4DD1A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49</w:t>
            </w:r>
          </w:p>
        </w:tc>
        <w:tc>
          <w:tcPr>
            <w:tcW w:w="3117" w:type="dxa"/>
            <w:shd w:val="clear" w:color="auto" w:fill="FFFFFF" w:themeFill="background1"/>
            <w:tcMar>
              <w:top w:w="43" w:type="dxa"/>
              <w:left w:w="115" w:type="dxa"/>
              <w:bottom w:w="43" w:type="dxa"/>
              <w:right w:w="115" w:type="dxa"/>
            </w:tcMar>
          </w:tcPr>
          <w:p w14:paraId="04A952BD"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Maintain salon equipment. </w:t>
            </w:r>
          </w:p>
          <w:p w14:paraId="3DB0A30E" w14:textId="31AAE51F" w:rsidR="0086291E" w:rsidRPr="00CE0852" w:rsidRDefault="0086291E" w:rsidP="0086291E">
            <w:pPr>
              <w:rPr>
                <w:rFonts w:ascii="Times New Roman" w:eastAsia="Times New Roman" w:hAnsi="Times New Roman" w:cs="Times New Roman"/>
                <w:sz w:val="24"/>
                <w:szCs w:val="24"/>
              </w:rPr>
            </w:pPr>
          </w:p>
        </w:tc>
        <w:tc>
          <w:tcPr>
            <w:tcW w:w="3848" w:type="dxa"/>
          </w:tcPr>
          <w:p w14:paraId="2A49AB2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Maintenance of salon equipment (e.g., styling chairs, shampoo station, manicure station, pedicure spa, styling station) should include</w:t>
            </w:r>
          </w:p>
          <w:p w14:paraId="6736FAC9" w14:textId="77777777" w:rsidR="0086291E" w:rsidRPr="00CE0852" w:rsidRDefault="0086291E" w:rsidP="0086291E">
            <w:pPr>
              <w:numPr>
                <w:ilvl w:val="0"/>
                <w:numId w:val="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regular cleaning</w:t>
            </w:r>
          </w:p>
          <w:p w14:paraId="0C10C59D" w14:textId="77777777" w:rsidR="0086291E" w:rsidRPr="00CE0852" w:rsidRDefault="0086291E" w:rsidP="0086291E">
            <w:pPr>
              <w:numPr>
                <w:ilvl w:val="0"/>
                <w:numId w:val="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regular inspection for safety and working order</w:t>
            </w:r>
          </w:p>
          <w:p w14:paraId="2764F719" w14:textId="244D6B3B" w:rsidR="0086291E" w:rsidRPr="00CE0852" w:rsidRDefault="0086291E" w:rsidP="0086291E">
            <w:pPr>
              <w:pStyle w:val="ListParagraph"/>
              <w:numPr>
                <w:ilvl w:val="0"/>
                <w:numId w:val="1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removal from service if unsafe.</w:t>
            </w:r>
          </w:p>
          <w:p w14:paraId="30472D7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185C77B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B25AC43" w14:textId="5CF988AF" w:rsidR="0086291E" w:rsidRPr="00CE0852" w:rsidRDefault="0086291E" w:rsidP="0086291E">
            <w:pPr>
              <w:numPr>
                <w:ilvl w:val="0"/>
                <w:numId w:val="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maintaining salon equipment?</w:t>
            </w:r>
          </w:p>
          <w:p w14:paraId="6F4E735C" w14:textId="77777777" w:rsidR="0086291E" w:rsidRPr="00CE0852" w:rsidRDefault="0086291E" w:rsidP="0086291E">
            <w:pPr>
              <w:numPr>
                <w:ilvl w:val="0"/>
                <w:numId w:val="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maintained salon equipment?</w:t>
            </w:r>
          </w:p>
          <w:p w14:paraId="3C6C29EB" w14:textId="5670643B" w:rsidR="0086291E" w:rsidRPr="00CE0852" w:rsidRDefault="0086291E" w:rsidP="0086291E">
            <w:pPr>
              <w:numPr>
                <w:ilvl w:val="0"/>
                <w:numId w:val="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issues should be considered when cleaning salon equipment?</w:t>
            </w:r>
          </w:p>
        </w:tc>
        <w:tc>
          <w:tcPr>
            <w:tcW w:w="2880" w:type="dxa"/>
          </w:tcPr>
          <w:p w14:paraId="600855F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2D682A8A" w14:textId="236B7B2A"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1034CCAC" w14:textId="1857AA6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549CA279" w14:textId="20AD690C"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176FFAB4"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3DF17C52"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1A671551" w14:textId="1811DA72"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494B0D46"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5F49131D"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116F33D4" w14:textId="77777777" w:rsidR="0086291E" w:rsidRDefault="0086291E" w:rsidP="0086291E">
            <w:pPr>
              <w:pStyle w:val="sectbi"/>
              <w:spacing w:before="0" w:beforeAutospacing="0" w:after="0" w:afterAutospacing="0"/>
              <w:ind w:left="58"/>
              <w:textAlignment w:val="baseline"/>
              <w:rPr>
                <w:color w:val="444444"/>
              </w:rPr>
            </w:pPr>
          </w:p>
          <w:p w14:paraId="7223FBE4"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0E0FE4A2"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13902B31" w14:textId="12C2D05A" w:rsidTr="000003C8">
        <w:tc>
          <w:tcPr>
            <w:tcW w:w="590" w:type="dxa"/>
            <w:shd w:val="clear" w:color="auto" w:fill="FFFFFF" w:themeFill="background1"/>
          </w:tcPr>
          <w:p w14:paraId="416F8236" w14:textId="30C21B9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50</w:t>
            </w:r>
          </w:p>
        </w:tc>
        <w:tc>
          <w:tcPr>
            <w:tcW w:w="3117" w:type="dxa"/>
            <w:shd w:val="clear" w:color="auto" w:fill="FFFFFF" w:themeFill="background1"/>
            <w:tcMar>
              <w:top w:w="43" w:type="dxa"/>
              <w:left w:w="115" w:type="dxa"/>
              <w:bottom w:w="43" w:type="dxa"/>
              <w:right w:w="115" w:type="dxa"/>
            </w:tcMar>
          </w:tcPr>
          <w:p w14:paraId="251AE8F3"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Disinfect rollers, clips, perm rods, and perm trays. </w:t>
            </w:r>
          </w:p>
          <w:p w14:paraId="7CBE8FC4" w14:textId="0424A11E" w:rsidR="0086291E" w:rsidRPr="00CE0852" w:rsidRDefault="0086291E" w:rsidP="0086291E">
            <w:pPr>
              <w:rPr>
                <w:rFonts w:ascii="Times New Roman" w:eastAsia="Times New Roman" w:hAnsi="Times New Roman" w:cs="Times New Roman"/>
                <w:sz w:val="24"/>
                <w:szCs w:val="24"/>
              </w:rPr>
            </w:pPr>
          </w:p>
        </w:tc>
        <w:tc>
          <w:tcPr>
            <w:tcW w:w="3848" w:type="dxa"/>
          </w:tcPr>
          <w:p w14:paraId="07310FE9" w14:textId="7E4A2ED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Disinfecting should include removal of hair, end wraps, and product from implements.</w:t>
            </w:r>
          </w:p>
        </w:tc>
        <w:tc>
          <w:tcPr>
            <w:tcW w:w="3600" w:type="dxa"/>
          </w:tcPr>
          <w:p w14:paraId="73EEF57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B54F7A7" w14:textId="21A9B991" w:rsidR="0086291E" w:rsidRPr="00CE0852" w:rsidRDefault="0086291E" w:rsidP="0086291E">
            <w:pPr>
              <w:numPr>
                <w:ilvl w:val="0"/>
                <w:numId w:val="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keeping rollers, clips, rods, and containers disinfected?</w:t>
            </w:r>
          </w:p>
          <w:p w14:paraId="05ADA986" w14:textId="77777777" w:rsidR="0086291E" w:rsidRPr="00CE0852" w:rsidRDefault="0086291E" w:rsidP="0086291E">
            <w:pPr>
              <w:numPr>
                <w:ilvl w:val="0"/>
                <w:numId w:val="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maintained rollers, clips, rods, and containers?</w:t>
            </w:r>
          </w:p>
          <w:p w14:paraId="359E437F" w14:textId="0740A242" w:rsidR="0086291E" w:rsidRPr="00CE0852" w:rsidRDefault="0086291E" w:rsidP="0086291E">
            <w:pPr>
              <w:numPr>
                <w:ilvl w:val="0"/>
                <w:numId w:val="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issues should be considered when disinfecting rollers, clips, rods, and containers?</w:t>
            </w:r>
          </w:p>
        </w:tc>
        <w:tc>
          <w:tcPr>
            <w:tcW w:w="2880" w:type="dxa"/>
          </w:tcPr>
          <w:p w14:paraId="4D2E1BE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6607425A" w14:textId="7620BCF8"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3F895AE0" w14:textId="79DBF9FC"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13701799" w14:textId="30DA8451"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634BE734"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71F1A455"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22A35384" w14:textId="4E46025A"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69835CA7"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 Health and</w:t>
            </w:r>
          </w:p>
          <w:p w14:paraId="6F865233" w14:textId="77777777" w:rsidR="0086291E" w:rsidRDefault="0086291E" w:rsidP="0086291E">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0F0C5F13" w14:textId="77777777" w:rsidR="0086291E" w:rsidRDefault="0086291E" w:rsidP="0086291E">
            <w:pPr>
              <w:pStyle w:val="sectbi"/>
              <w:spacing w:before="0" w:beforeAutospacing="0" w:after="0" w:afterAutospacing="0"/>
              <w:ind w:left="58"/>
              <w:textAlignment w:val="baseline"/>
              <w:rPr>
                <w:color w:val="444444"/>
              </w:rPr>
            </w:pPr>
          </w:p>
          <w:p w14:paraId="68A808C8" w14:textId="77777777" w:rsidR="0086291E" w:rsidRPr="008E4E28" w:rsidRDefault="0086291E" w:rsidP="0086291E">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56BFDAB2"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33B6032D" w14:textId="1935BBE1" w:rsidTr="000003C8">
        <w:tc>
          <w:tcPr>
            <w:tcW w:w="590" w:type="dxa"/>
            <w:shd w:val="clear" w:color="auto" w:fill="FFFFFF" w:themeFill="background1"/>
          </w:tcPr>
          <w:p w14:paraId="3DF8C555" w14:textId="559D626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51</w:t>
            </w:r>
          </w:p>
        </w:tc>
        <w:tc>
          <w:tcPr>
            <w:tcW w:w="3117" w:type="dxa"/>
            <w:shd w:val="clear" w:color="auto" w:fill="FFFFFF" w:themeFill="background1"/>
            <w:tcMar>
              <w:top w:w="43" w:type="dxa"/>
              <w:left w:w="115" w:type="dxa"/>
              <w:bottom w:w="43" w:type="dxa"/>
              <w:right w:w="115" w:type="dxa"/>
            </w:tcMar>
          </w:tcPr>
          <w:p w14:paraId="6AD71B3A"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Launder towels, capes, and smocks. </w:t>
            </w:r>
          </w:p>
          <w:p w14:paraId="1CD5B84A" w14:textId="0C45C0FC" w:rsidR="0086291E" w:rsidRPr="00CE0852" w:rsidRDefault="0086291E" w:rsidP="0086291E">
            <w:pPr>
              <w:rPr>
                <w:rFonts w:ascii="Times New Roman" w:eastAsia="Times New Roman" w:hAnsi="Times New Roman" w:cs="Times New Roman"/>
                <w:sz w:val="24"/>
                <w:szCs w:val="24"/>
              </w:rPr>
            </w:pPr>
          </w:p>
        </w:tc>
        <w:tc>
          <w:tcPr>
            <w:tcW w:w="3848" w:type="dxa"/>
          </w:tcPr>
          <w:p w14:paraId="1952FBFE" w14:textId="7BC75E2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Laundering should include washing in hot water and detergent, with bleach or another disinfectant added to the rinse water.</w:t>
            </w:r>
          </w:p>
        </w:tc>
        <w:tc>
          <w:tcPr>
            <w:tcW w:w="3600" w:type="dxa"/>
          </w:tcPr>
          <w:p w14:paraId="796D9A9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4E92A74" w14:textId="6809C49B" w:rsidR="0086291E" w:rsidRPr="00CE0852" w:rsidRDefault="0086291E" w:rsidP="0086291E">
            <w:pPr>
              <w:numPr>
                <w:ilvl w:val="0"/>
                <w:numId w:val="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maintaining salon towels, capes, and smocks?</w:t>
            </w:r>
          </w:p>
          <w:p w14:paraId="600E8818" w14:textId="2DD4FAAC" w:rsidR="0086291E" w:rsidRPr="00CE0852" w:rsidRDefault="0086291E" w:rsidP="0086291E">
            <w:pPr>
              <w:numPr>
                <w:ilvl w:val="0"/>
                <w:numId w:val="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the use of improperly washed towels, capes, and smocks?</w:t>
            </w:r>
          </w:p>
          <w:p w14:paraId="4E0BBF48" w14:textId="11D47ACF" w:rsidR="0086291E" w:rsidRPr="00CE0852" w:rsidRDefault="0086291E" w:rsidP="0086291E">
            <w:pPr>
              <w:numPr>
                <w:ilvl w:val="0"/>
                <w:numId w:val="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sanitary measures and safety issues should be considered when laundering towels, capes, and smocks?</w:t>
            </w:r>
          </w:p>
        </w:tc>
        <w:tc>
          <w:tcPr>
            <w:tcW w:w="2880" w:type="dxa"/>
          </w:tcPr>
          <w:p w14:paraId="6963A48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18C59C19"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700219AF"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1BA04E08" w14:textId="6F614D9B"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7273090F"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422F8540"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c. Chemical usage and safety</w:t>
            </w:r>
          </w:p>
          <w:p w14:paraId="7DFF4CFD" w14:textId="46022081"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4E7C8DE8"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1B5CCD75" w14:textId="77777777"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5242C29E" w14:textId="77777777" w:rsidR="00472F03" w:rsidRDefault="00472F03" w:rsidP="00472F03">
            <w:pPr>
              <w:pStyle w:val="sectbi"/>
              <w:spacing w:before="0" w:beforeAutospacing="0" w:after="0" w:afterAutospacing="0"/>
              <w:ind w:left="58"/>
              <w:textAlignment w:val="baseline"/>
              <w:rPr>
                <w:color w:val="444444"/>
              </w:rPr>
            </w:pPr>
          </w:p>
          <w:p w14:paraId="6630FB51"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D7558B7"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1E2B9C3E" w14:textId="59D9443D" w:rsidTr="000003C8">
        <w:tc>
          <w:tcPr>
            <w:tcW w:w="590" w:type="dxa"/>
            <w:shd w:val="clear" w:color="auto" w:fill="FFFFFF" w:themeFill="background1"/>
          </w:tcPr>
          <w:p w14:paraId="0CFA09D4" w14:textId="1F7820E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52</w:t>
            </w:r>
          </w:p>
        </w:tc>
        <w:tc>
          <w:tcPr>
            <w:tcW w:w="3117" w:type="dxa"/>
            <w:shd w:val="clear" w:color="auto" w:fill="FFFFFF" w:themeFill="background1"/>
            <w:tcMar>
              <w:top w:w="43" w:type="dxa"/>
              <w:left w:w="115" w:type="dxa"/>
              <w:bottom w:w="43" w:type="dxa"/>
              <w:right w:w="115" w:type="dxa"/>
            </w:tcMar>
          </w:tcPr>
          <w:p w14:paraId="01CA880B"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Disinfect work areas. </w:t>
            </w:r>
          </w:p>
          <w:p w14:paraId="68A49CE7" w14:textId="6B094927" w:rsidR="0086291E" w:rsidRPr="00CE0852" w:rsidRDefault="0086291E" w:rsidP="0086291E">
            <w:pPr>
              <w:rPr>
                <w:rFonts w:ascii="Times New Roman" w:eastAsia="Times New Roman" w:hAnsi="Times New Roman" w:cs="Times New Roman"/>
                <w:sz w:val="24"/>
                <w:szCs w:val="24"/>
              </w:rPr>
            </w:pPr>
          </w:p>
        </w:tc>
        <w:tc>
          <w:tcPr>
            <w:tcW w:w="3848" w:type="dxa"/>
          </w:tcPr>
          <w:p w14:paraId="20794DEC" w14:textId="79420C5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Disinfecting the lounge, stock room, individual station, and shampoo area should include, but not be limited to, </w:t>
            </w:r>
          </w:p>
          <w:p w14:paraId="68AF1107" w14:textId="078774AB" w:rsidR="0086291E" w:rsidRPr="00CE0852" w:rsidRDefault="0086291E" w:rsidP="0086291E">
            <w:pPr>
              <w:numPr>
                <w:ilvl w:val="0"/>
                <w:numId w:val="2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EPA-registered sanitation chemicals</w:t>
            </w:r>
          </w:p>
          <w:p w14:paraId="1F2D1F86" w14:textId="77777777" w:rsidR="0086291E" w:rsidRPr="00CE0852" w:rsidRDefault="0086291E" w:rsidP="0086291E">
            <w:pPr>
              <w:numPr>
                <w:ilvl w:val="0"/>
                <w:numId w:val="2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washing surfaces after each use</w:t>
            </w:r>
          </w:p>
          <w:p w14:paraId="211F1353" w14:textId="77777777" w:rsidR="0086291E" w:rsidRPr="00CE0852" w:rsidRDefault="0086291E" w:rsidP="0086291E">
            <w:pPr>
              <w:numPr>
                <w:ilvl w:val="0"/>
                <w:numId w:val="2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dust and dirt from areas</w:t>
            </w:r>
          </w:p>
          <w:p w14:paraId="6FD491DB" w14:textId="5E941A1C" w:rsidR="0086291E" w:rsidRPr="00CE0852" w:rsidRDefault="0086291E" w:rsidP="0086291E">
            <w:pPr>
              <w:numPr>
                <w:ilvl w:val="0"/>
                <w:numId w:val="2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disposing of regular and hazardous waste in separate containers.</w:t>
            </w:r>
          </w:p>
        </w:tc>
        <w:tc>
          <w:tcPr>
            <w:tcW w:w="3600" w:type="dxa"/>
          </w:tcPr>
          <w:p w14:paraId="2247B786"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448C97D" w14:textId="46C1EB63" w:rsidR="0086291E" w:rsidRPr="00CE0852" w:rsidRDefault="0086291E" w:rsidP="0086291E">
            <w:pPr>
              <w:numPr>
                <w:ilvl w:val="0"/>
                <w:numId w:val="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responsible for maintaining work areas?</w:t>
            </w:r>
          </w:p>
          <w:p w14:paraId="2766C3B0" w14:textId="72BA813B" w:rsidR="0086291E" w:rsidRPr="00CE0852" w:rsidRDefault="0086291E" w:rsidP="0086291E">
            <w:pPr>
              <w:numPr>
                <w:ilvl w:val="0"/>
                <w:numId w:val="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sanitary measures and safety issues should be considered when disinfecting work areas?</w:t>
            </w:r>
          </w:p>
          <w:p w14:paraId="0E2435AB" w14:textId="1F99F18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3B4185F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E7DFC42"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2. Laws and regulations </w:t>
            </w:r>
          </w:p>
          <w:p w14:paraId="2243670A" w14:textId="77777777" w:rsidR="0086291E" w:rsidRPr="00CE0852" w:rsidRDefault="0086291E" w:rsidP="0086291E">
            <w:pPr>
              <w:pStyle w:val="sectbi"/>
              <w:spacing w:before="0" w:beforeAutospacing="0" w:after="192" w:afterAutospacing="0"/>
              <w:ind w:left="240"/>
              <w:textAlignment w:val="baseline"/>
              <w:rPr>
                <w:color w:val="444444"/>
              </w:rPr>
            </w:pPr>
            <w:r w:rsidRPr="00CE0852">
              <w:rPr>
                <w:color w:val="444444"/>
              </w:rPr>
              <w:t xml:space="preserve">3. General sciences </w:t>
            </w:r>
          </w:p>
          <w:p w14:paraId="0ED4B62A"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a. Principles and practices of infection control</w:t>
            </w:r>
          </w:p>
          <w:p w14:paraId="115D2055" w14:textId="77777777" w:rsidR="0086291E" w:rsidRPr="00CE0852" w:rsidRDefault="0086291E" w:rsidP="0086291E">
            <w:pPr>
              <w:pStyle w:val="sectbi2"/>
              <w:spacing w:before="0" w:beforeAutospacing="0" w:after="192" w:afterAutospacing="0"/>
              <w:ind w:left="600"/>
              <w:textAlignment w:val="baseline"/>
              <w:rPr>
                <w:color w:val="444444"/>
              </w:rPr>
            </w:pPr>
            <w:r w:rsidRPr="00CE0852">
              <w:rPr>
                <w:color w:val="444444"/>
              </w:rPr>
              <w:t>b. Safety Data Sheet (SDS)</w:t>
            </w:r>
          </w:p>
          <w:p w14:paraId="3CAE23C3" w14:textId="77777777" w:rsidR="0086291E" w:rsidRPr="00CE0852" w:rsidRDefault="0086291E" w:rsidP="0086291E">
            <w:pPr>
              <w:pStyle w:val="sectbi2"/>
              <w:spacing w:before="0" w:beforeAutospacing="0" w:after="192" w:afterAutospacing="0"/>
              <w:ind w:left="546"/>
              <w:textAlignment w:val="baseline"/>
              <w:rPr>
                <w:color w:val="444444"/>
              </w:rPr>
            </w:pPr>
            <w:r w:rsidRPr="00CE0852">
              <w:rPr>
                <w:color w:val="444444"/>
              </w:rPr>
              <w:t>c. Chemical usage and safety</w:t>
            </w:r>
          </w:p>
          <w:p w14:paraId="270BE198" w14:textId="7F9EC33B" w:rsidR="0086291E" w:rsidRPr="00CE0852" w:rsidRDefault="0086291E" w:rsidP="0086291E">
            <w:pPr>
              <w:pStyle w:val="ListParagraph"/>
              <w:numPr>
                <w:ilvl w:val="0"/>
                <w:numId w:val="1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I.C, II.B</w:t>
            </w:r>
          </w:p>
        </w:tc>
        <w:tc>
          <w:tcPr>
            <w:tcW w:w="2250" w:type="dxa"/>
          </w:tcPr>
          <w:p w14:paraId="00263D0E"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5600E168" w14:textId="77777777"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7AD429C5" w14:textId="77777777" w:rsidR="00472F03" w:rsidRDefault="00472F03" w:rsidP="00472F03">
            <w:pPr>
              <w:pStyle w:val="sectbi"/>
              <w:spacing w:before="0" w:beforeAutospacing="0" w:after="0" w:afterAutospacing="0"/>
              <w:ind w:left="58"/>
              <w:textAlignment w:val="baseline"/>
              <w:rPr>
                <w:color w:val="444444"/>
              </w:rPr>
            </w:pPr>
          </w:p>
          <w:p w14:paraId="385374BC"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7F1BB73E" w14:textId="77777777" w:rsidR="0086291E" w:rsidRPr="00CE0852" w:rsidRDefault="0086291E" w:rsidP="0086291E">
            <w:pPr>
              <w:pStyle w:val="sectbi"/>
              <w:spacing w:before="0" w:beforeAutospacing="0" w:after="192" w:afterAutospacing="0"/>
              <w:ind w:left="240"/>
              <w:textAlignment w:val="baseline"/>
              <w:rPr>
                <w:color w:val="444444"/>
              </w:rPr>
            </w:pPr>
          </w:p>
        </w:tc>
      </w:tr>
      <w:tr w:rsidR="0086291E" w:rsidRPr="00CE0852" w14:paraId="6FA19F45" w14:textId="6551B29E" w:rsidTr="000003C8">
        <w:tc>
          <w:tcPr>
            <w:tcW w:w="590" w:type="dxa"/>
            <w:shd w:val="clear" w:color="auto" w:fill="D0CECE" w:themeFill="background2" w:themeFillShade="E6"/>
          </w:tcPr>
          <w:p w14:paraId="158E8B1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70149344" w14:textId="6F57C78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Exhibiting Professionalism and Workplace Ethics</w:t>
            </w:r>
          </w:p>
        </w:tc>
        <w:tc>
          <w:tcPr>
            <w:tcW w:w="3848" w:type="dxa"/>
            <w:shd w:val="clear" w:color="auto" w:fill="D0CECE" w:themeFill="background2" w:themeFillShade="E6"/>
          </w:tcPr>
          <w:p w14:paraId="328E7EC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7DF65ED9" w14:textId="48EC769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1CAF08D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0CCA5D7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0A3E433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0D221E99" w14:textId="11A5A3CC" w:rsidTr="000003C8">
        <w:tc>
          <w:tcPr>
            <w:tcW w:w="590" w:type="dxa"/>
            <w:shd w:val="clear" w:color="auto" w:fill="FFFFFF" w:themeFill="background1"/>
          </w:tcPr>
          <w:p w14:paraId="5FBA5A3B" w14:textId="77FCA53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53</w:t>
            </w:r>
          </w:p>
        </w:tc>
        <w:tc>
          <w:tcPr>
            <w:tcW w:w="3117" w:type="dxa"/>
            <w:shd w:val="clear" w:color="auto" w:fill="FFFFFF" w:themeFill="background1"/>
            <w:tcMar>
              <w:top w:w="43" w:type="dxa"/>
              <w:left w:w="115" w:type="dxa"/>
              <w:bottom w:w="43" w:type="dxa"/>
              <w:right w:w="115" w:type="dxa"/>
            </w:tcMar>
          </w:tcPr>
          <w:p w14:paraId="76C109AA"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a professional image. </w:t>
            </w:r>
          </w:p>
          <w:p w14:paraId="2667FE66" w14:textId="5E48538E" w:rsidR="0086291E" w:rsidRPr="00CE0852" w:rsidRDefault="0086291E" w:rsidP="0086291E">
            <w:pPr>
              <w:rPr>
                <w:rFonts w:ascii="Times New Roman" w:eastAsia="Times New Roman" w:hAnsi="Times New Roman" w:cs="Times New Roman"/>
                <w:sz w:val="24"/>
                <w:szCs w:val="24"/>
              </w:rPr>
            </w:pPr>
          </w:p>
        </w:tc>
        <w:tc>
          <w:tcPr>
            <w:tcW w:w="3848" w:type="dxa"/>
          </w:tcPr>
          <w:p w14:paraId="796CA5A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Demonstration should include </w:t>
            </w:r>
          </w:p>
          <w:p w14:paraId="65CF9FD7" w14:textId="77777777" w:rsidR="0086291E" w:rsidRPr="00CE0852" w:rsidRDefault="0086291E" w:rsidP="0086291E">
            <w:pPr>
              <w:pStyle w:val="ListParagraph"/>
              <w:numPr>
                <w:ilvl w:val="0"/>
                <w:numId w:val="1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a clean salon</w:t>
            </w:r>
          </w:p>
          <w:p w14:paraId="770AC298" w14:textId="239969C9" w:rsidR="0086291E" w:rsidRPr="00CE0852" w:rsidRDefault="0086291E" w:rsidP="0086291E">
            <w:pPr>
              <w:pStyle w:val="ListParagraph"/>
              <w:numPr>
                <w:ilvl w:val="0"/>
                <w:numId w:val="1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maintaining good health and personal hygiene</w:t>
            </w:r>
          </w:p>
          <w:p w14:paraId="1AD1406D" w14:textId="28C8FA56" w:rsidR="0086291E" w:rsidRPr="00CE0852" w:rsidRDefault="0086291E" w:rsidP="0086291E">
            <w:pPr>
              <w:pStyle w:val="ListParagraph"/>
              <w:numPr>
                <w:ilvl w:val="0"/>
                <w:numId w:val="1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being well-groomed</w:t>
            </w:r>
          </w:p>
          <w:p w14:paraId="199BBB17" w14:textId="7820BBCB" w:rsidR="0086291E" w:rsidRPr="00CE0852" w:rsidRDefault="0086291E" w:rsidP="0086291E">
            <w:pPr>
              <w:pStyle w:val="ListParagraph"/>
              <w:numPr>
                <w:ilvl w:val="0"/>
                <w:numId w:val="11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wearing professional attire.</w:t>
            </w:r>
          </w:p>
        </w:tc>
        <w:tc>
          <w:tcPr>
            <w:tcW w:w="3600" w:type="dxa"/>
          </w:tcPr>
          <w:p w14:paraId="3054CE4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97F65D1" w14:textId="5F109703" w:rsidR="0086291E" w:rsidRPr="00CE0852" w:rsidRDefault="0086291E" w:rsidP="0086291E">
            <w:pPr>
              <w:numPr>
                <w:ilvl w:val="0"/>
                <w:numId w:val="2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steps are involved in maintaining cleanliness and personal hygiene?</w:t>
            </w:r>
          </w:p>
          <w:p w14:paraId="4771D246" w14:textId="77777777" w:rsidR="0086291E" w:rsidRPr="00CE0852" w:rsidRDefault="0086291E" w:rsidP="0086291E">
            <w:pPr>
              <w:numPr>
                <w:ilvl w:val="0"/>
                <w:numId w:val="2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a lack of personal hygiene?</w:t>
            </w:r>
          </w:p>
          <w:p w14:paraId="7E974AEB" w14:textId="325A7D9B" w:rsidR="0086291E" w:rsidRPr="00CE0852" w:rsidRDefault="0086291E" w:rsidP="0086291E">
            <w:pPr>
              <w:numPr>
                <w:ilvl w:val="0"/>
                <w:numId w:val="2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factors should be considered when choosing professional attire?</w:t>
            </w:r>
          </w:p>
        </w:tc>
        <w:tc>
          <w:tcPr>
            <w:tcW w:w="2880" w:type="dxa"/>
          </w:tcPr>
          <w:p w14:paraId="552897C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6A306F11" w14:textId="5F21E1A0" w:rsidR="0086291E" w:rsidRPr="00CE0852" w:rsidRDefault="0086291E" w:rsidP="0086291E">
            <w:pPr>
              <w:pStyle w:val="ListParagraph"/>
              <w:numPr>
                <w:ilvl w:val="1"/>
                <w:numId w:val="25"/>
              </w:num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11F8EE10" w14:textId="77777777" w:rsidR="0086291E" w:rsidRPr="00CE0852" w:rsidRDefault="0086291E" w:rsidP="0086291E">
            <w:pPr>
              <w:pStyle w:val="ListParagraph"/>
              <w:spacing w:before="100" w:beforeAutospacing="1" w:after="100" w:afterAutospacing="1"/>
              <w:ind w:left="456"/>
              <w:rPr>
                <w:rFonts w:ascii="Times New Roman" w:hAnsi="Times New Roman" w:cs="Times New Roman"/>
                <w:color w:val="444444"/>
                <w:sz w:val="24"/>
                <w:szCs w:val="24"/>
              </w:rPr>
            </w:pPr>
          </w:p>
          <w:p w14:paraId="4DAE6FF5" w14:textId="0A2322BE" w:rsidR="0086291E" w:rsidRPr="00CE0852" w:rsidRDefault="0086291E" w:rsidP="0086291E">
            <w:pPr>
              <w:pStyle w:val="ListParagraph"/>
              <w:spacing w:before="100" w:beforeAutospacing="1" w:after="100" w:afterAutospacing="1"/>
              <w:ind w:left="546"/>
              <w:rPr>
                <w:rFonts w:ascii="Times New Roman" w:eastAsia="Times New Roman" w:hAnsi="Times New Roman" w:cs="Times New Roman"/>
                <w:sz w:val="24"/>
                <w:szCs w:val="24"/>
              </w:rPr>
            </w:pPr>
            <w:r w:rsidRPr="00CE0852">
              <w:rPr>
                <w:rFonts w:ascii="Times New Roman" w:hAnsi="Times New Roman" w:cs="Times New Roman"/>
                <w:color w:val="444444"/>
                <w:sz w:val="24"/>
                <w:szCs w:val="24"/>
              </w:rPr>
              <w:t>g. Professional ethics and practices</w:t>
            </w:r>
          </w:p>
        </w:tc>
        <w:tc>
          <w:tcPr>
            <w:tcW w:w="2250" w:type="dxa"/>
          </w:tcPr>
          <w:p w14:paraId="709F8D98"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314D0942" w14:textId="0F601092"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73690489" w14:textId="77777777" w:rsidR="00472F03" w:rsidRDefault="00472F03" w:rsidP="00472F03">
            <w:pPr>
              <w:pStyle w:val="sectbi"/>
              <w:spacing w:before="0" w:beforeAutospacing="0" w:after="0" w:afterAutospacing="0"/>
              <w:ind w:left="58"/>
              <w:textAlignment w:val="baseline"/>
              <w:rPr>
                <w:color w:val="444444"/>
              </w:rPr>
            </w:pPr>
          </w:p>
          <w:p w14:paraId="1EDFFAA0"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1A898488" w14:textId="119E9389"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6D8164FC" w14:textId="28AE0A75" w:rsidTr="000003C8">
        <w:tc>
          <w:tcPr>
            <w:tcW w:w="590" w:type="dxa"/>
            <w:shd w:val="clear" w:color="auto" w:fill="FFFFFF" w:themeFill="background1"/>
          </w:tcPr>
          <w:p w14:paraId="0FE9F01F" w14:textId="5491625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54</w:t>
            </w:r>
          </w:p>
        </w:tc>
        <w:tc>
          <w:tcPr>
            <w:tcW w:w="3117" w:type="dxa"/>
            <w:shd w:val="clear" w:color="auto" w:fill="FFFFFF" w:themeFill="background1"/>
            <w:tcMar>
              <w:top w:w="43" w:type="dxa"/>
              <w:left w:w="115" w:type="dxa"/>
              <w:bottom w:w="43" w:type="dxa"/>
              <w:right w:w="115" w:type="dxa"/>
            </w:tcMar>
          </w:tcPr>
          <w:p w14:paraId="6D61E04C" w14:textId="0308F9A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good posture and physical poise. </w:t>
            </w:r>
          </w:p>
          <w:p w14:paraId="70FC858E" w14:textId="17BA4821" w:rsidR="0086291E" w:rsidRPr="00CE0852" w:rsidRDefault="0086291E" w:rsidP="0086291E">
            <w:pPr>
              <w:rPr>
                <w:rFonts w:ascii="Times New Roman" w:eastAsia="Times New Roman" w:hAnsi="Times New Roman" w:cs="Times New Roman"/>
                <w:sz w:val="24"/>
                <w:szCs w:val="24"/>
              </w:rPr>
            </w:pPr>
          </w:p>
        </w:tc>
        <w:tc>
          <w:tcPr>
            <w:tcW w:w="3848" w:type="dxa"/>
          </w:tcPr>
          <w:p w14:paraId="3AFB73C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5B94DF13" w14:textId="77777777" w:rsidR="0086291E" w:rsidRPr="00CE0852" w:rsidRDefault="0086291E" w:rsidP="0086291E">
            <w:pPr>
              <w:numPr>
                <w:ilvl w:val="0"/>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conducting oneself in a self-confident manner</w:t>
            </w:r>
          </w:p>
          <w:p w14:paraId="793EB091" w14:textId="5744E02F" w:rsidR="0086291E" w:rsidRPr="00CE0852" w:rsidRDefault="0086291E" w:rsidP="0086291E">
            <w:pPr>
              <w:numPr>
                <w:ilvl w:val="0"/>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ergonomics to prevent repetitive strain injuries (e.g., proper sitting and standing)</w:t>
            </w:r>
          </w:p>
          <w:p w14:paraId="7508B49E" w14:textId="77777777" w:rsidR="0086291E" w:rsidRPr="00CE0852" w:rsidRDefault="0086291E" w:rsidP="0086291E">
            <w:pPr>
              <w:numPr>
                <w:ilvl w:val="1"/>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ergonomically designed implements</w:t>
            </w:r>
          </w:p>
          <w:p w14:paraId="6A05FAAC" w14:textId="77777777" w:rsidR="0086291E" w:rsidRPr="00CE0852" w:rsidRDefault="0086291E" w:rsidP="0086291E">
            <w:pPr>
              <w:numPr>
                <w:ilvl w:val="1"/>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keeping wrists in a straight or neutral position</w:t>
            </w:r>
          </w:p>
          <w:p w14:paraId="026E7A45" w14:textId="77777777" w:rsidR="0086291E" w:rsidRPr="00CE0852" w:rsidRDefault="0086291E" w:rsidP="0086291E">
            <w:pPr>
              <w:numPr>
                <w:ilvl w:val="1"/>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keeping back and neck straight</w:t>
            </w:r>
          </w:p>
          <w:p w14:paraId="72A5B577" w14:textId="6875DAC6" w:rsidR="0086291E" w:rsidRPr="00CE0852" w:rsidRDefault="0086291E" w:rsidP="0086291E">
            <w:pPr>
              <w:numPr>
                <w:ilvl w:val="1"/>
                <w:numId w:val="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adjusting the height of the client's chair.</w:t>
            </w:r>
          </w:p>
        </w:tc>
        <w:tc>
          <w:tcPr>
            <w:tcW w:w="3600" w:type="dxa"/>
          </w:tcPr>
          <w:p w14:paraId="2CDD054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CEC558D" w14:textId="2BA8BF86" w:rsidR="0086291E" w:rsidRPr="00CE0852" w:rsidRDefault="0086291E" w:rsidP="0086291E">
            <w:pPr>
              <w:numPr>
                <w:ilvl w:val="0"/>
                <w:numId w:val="2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good posture important?</w:t>
            </w:r>
          </w:p>
          <w:p w14:paraId="119AF34B" w14:textId="0C56C8DB" w:rsidR="0086291E" w:rsidRPr="00CE0852" w:rsidRDefault="0086291E" w:rsidP="0086291E">
            <w:pPr>
              <w:numPr>
                <w:ilvl w:val="0"/>
                <w:numId w:val="2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consequences may arise from poor posture?</w:t>
            </w:r>
          </w:p>
          <w:p w14:paraId="00743B79" w14:textId="77777777" w:rsidR="0086291E" w:rsidRPr="00CE0852" w:rsidRDefault="0086291E" w:rsidP="0086291E">
            <w:pPr>
              <w:numPr>
                <w:ilvl w:val="0"/>
                <w:numId w:val="2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physical poise important when dealing with clients?</w:t>
            </w:r>
          </w:p>
          <w:p w14:paraId="229C9EB6" w14:textId="06652E16"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7C2126E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9C33634" w14:textId="77777777" w:rsidR="0086291E" w:rsidRPr="00CE0852" w:rsidRDefault="0086291E" w:rsidP="0086291E">
            <w:pPr>
              <w:pStyle w:val="ListParagraph"/>
              <w:numPr>
                <w:ilvl w:val="1"/>
                <w:numId w:val="25"/>
              </w:num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62CBCB07" w14:textId="77777777" w:rsidR="0086291E" w:rsidRPr="00CE0852" w:rsidRDefault="0086291E" w:rsidP="0086291E">
            <w:p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g. Professional ethics and practices</w:t>
            </w:r>
          </w:p>
          <w:p w14:paraId="6F373E79" w14:textId="0A3D352E" w:rsidR="0086291E" w:rsidRPr="00CE0852" w:rsidRDefault="0086291E" w:rsidP="0086291E">
            <w:pPr>
              <w:pStyle w:val="ListParagraph"/>
              <w:numPr>
                <w:ilvl w:val="0"/>
                <w:numId w:val="205"/>
              </w:numPr>
              <w:spacing w:before="100" w:beforeAutospacing="1" w:after="100" w:afterAutospacing="1"/>
              <w:rPr>
                <w:rFonts w:ascii="Times New Roman" w:eastAsia="Times New Roman" w:hAnsi="Times New Roman" w:cs="Times New Roman"/>
                <w:sz w:val="24"/>
                <w:szCs w:val="24"/>
              </w:rPr>
            </w:pPr>
            <w:r w:rsidRPr="00CE0852">
              <w:rPr>
                <w:rFonts w:ascii="Times New Roman" w:hAnsi="Times New Roman" w:cs="Times New Roman"/>
                <w:color w:val="444444"/>
                <w:sz w:val="24"/>
                <w:szCs w:val="24"/>
              </w:rPr>
              <w:t>Exam Domain I.B</w:t>
            </w:r>
          </w:p>
        </w:tc>
        <w:tc>
          <w:tcPr>
            <w:tcW w:w="2250" w:type="dxa"/>
          </w:tcPr>
          <w:p w14:paraId="2B65E4DE"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3B6C19CC" w14:textId="1A349B1E"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3D268A64" w14:textId="77777777" w:rsidR="00472F03" w:rsidRDefault="00472F03" w:rsidP="00472F03">
            <w:pPr>
              <w:pStyle w:val="sectbi"/>
              <w:spacing w:before="0" w:beforeAutospacing="0" w:after="0" w:afterAutospacing="0"/>
              <w:ind w:left="58"/>
              <w:textAlignment w:val="baseline"/>
              <w:rPr>
                <w:color w:val="444444"/>
              </w:rPr>
            </w:pPr>
          </w:p>
          <w:p w14:paraId="0A97EBA8"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7D3F50F" w14:textId="013850E5"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642727E8" w14:textId="596D1006" w:rsidTr="000003C8">
        <w:tc>
          <w:tcPr>
            <w:tcW w:w="590" w:type="dxa"/>
            <w:shd w:val="clear" w:color="auto" w:fill="FFFFFF" w:themeFill="background1"/>
          </w:tcPr>
          <w:p w14:paraId="46D11E70" w14:textId="786434C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55</w:t>
            </w:r>
          </w:p>
        </w:tc>
        <w:tc>
          <w:tcPr>
            <w:tcW w:w="3117" w:type="dxa"/>
            <w:shd w:val="clear" w:color="auto" w:fill="FFFFFF" w:themeFill="background1"/>
            <w:tcMar>
              <w:top w:w="43" w:type="dxa"/>
              <w:left w:w="115" w:type="dxa"/>
              <w:bottom w:w="43" w:type="dxa"/>
              <w:right w:w="115" w:type="dxa"/>
            </w:tcMar>
          </w:tcPr>
          <w:p w14:paraId="07C35E0C"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Follow practices and procedures related to workplace ethics. </w:t>
            </w:r>
          </w:p>
          <w:p w14:paraId="180C1295" w14:textId="606DCFC9" w:rsidR="0086291E" w:rsidRPr="00CE0852" w:rsidRDefault="0086291E" w:rsidP="0086291E">
            <w:pPr>
              <w:rPr>
                <w:rFonts w:ascii="Times New Roman" w:eastAsia="Times New Roman" w:hAnsi="Times New Roman" w:cs="Times New Roman"/>
                <w:sz w:val="24"/>
                <w:szCs w:val="24"/>
              </w:rPr>
            </w:pPr>
          </w:p>
        </w:tc>
        <w:tc>
          <w:tcPr>
            <w:tcW w:w="3848" w:type="dxa"/>
          </w:tcPr>
          <w:p w14:paraId="0CCBC9A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practices and procedures should include</w:t>
            </w:r>
          </w:p>
          <w:p w14:paraId="01042D38" w14:textId="77777777" w:rsidR="0086291E" w:rsidRPr="00CE0852" w:rsidRDefault="0086291E" w:rsidP="0086291E">
            <w:pPr>
              <w:numPr>
                <w:ilvl w:val="0"/>
                <w:numId w:val="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demonstrating professional standards of conduct when working with others in the classroom and salon settings</w:t>
            </w:r>
          </w:p>
          <w:p w14:paraId="6D71A03D" w14:textId="18476223" w:rsidR="0086291E" w:rsidRPr="00CE0852" w:rsidRDefault="0086291E" w:rsidP="0086291E">
            <w:pPr>
              <w:numPr>
                <w:ilvl w:val="0"/>
                <w:numId w:val="2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displaying integrity, honesty, and respect at all times while interacting with others.</w:t>
            </w:r>
          </w:p>
        </w:tc>
        <w:tc>
          <w:tcPr>
            <w:tcW w:w="3600" w:type="dxa"/>
          </w:tcPr>
          <w:p w14:paraId="5299458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10907AF" w14:textId="4C94FAE1" w:rsidR="0086291E" w:rsidRPr="00CE0852" w:rsidRDefault="0086291E" w:rsidP="0086291E">
            <w:pPr>
              <w:numPr>
                <w:ilvl w:val="0"/>
                <w:numId w:val="2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good work ethic important to career success?</w:t>
            </w:r>
          </w:p>
          <w:p w14:paraId="2278780D" w14:textId="075E32D5" w:rsidR="0086291E" w:rsidRPr="00CE0852" w:rsidRDefault="0086291E" w:rsidP="0086291E">
            <w:pPr>
              <w:numPr>
                <w:ilvl w:val="0"/>
                <w:numId w:val="2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consequences may arise from an employee's lack of integrity and honesty? </w:t>
            </w:r>
          </w:p>
          <w:p w14:paraId="22319B7F" w14:textId="5A2F8E4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5992A8CB" w14:textId="2499761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10.LU, 11.LU</w:t>
            </w:r>
          </w:p>
        </w:tc>
        <w:tc>
          <w:tcPr>
            <w:tcW w:w="2610" w:type="dxa"/>
          </w:tcPr>
          <w:p w14:paraId="02A19BC5" w14:textId="77777777" w:rsidR="0086291E" w:rsidRPr="00CE0852" w:rsidRDefault="0086291E" w:rsidP="0086291E">
            <w:pPr>
              <w:pStyle w:val="ListParagraph"/>
              <w:numPr>
                <w:ilvl w:val="1"/>
                <w:numId w:val="129"/>
              </w:num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010DDAB1" w14:textId="77777777" w:rsidR="0086291E" w:rsidRPr="00CE0852" w:rsidRDefault="0086291E" w:rsidP="0086291E">
            <w:p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b. Management</w:t>
            </w:r>
          </w:p>
          <w:p w14:paraId="4E49D642" w14:textId="3525AA95" w:rsidR="0086291E" w:rsidRPr="00CE0852" w:rsidRDefault="0086291E" w:rsidP="0086291E">
            <w:p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f. Client records and confidentiality</w:t>
            </w:r>
          </w:p>
          <w:p w14:paraId="70606C67" w14:textId="4097BD6A" w:rsidR="0086291E" w:rsidRPr="00CE0852" w:rsidRDefault="0086291E" w:rsidP="0086291E">
            <w:pPr>
              <w:spacing w:before="100" w:beforeAutospacing="1" w:after="100" w:afterAutospacing="1"/>
              <w:ind w:left="456"/>
              <w:rPr>
                <w:rFonts w:ascii="Times New Roman" w:eastAsia="Times New Roman" w:hAnsi="Times New Roman" w:cs="Times New Roman"/>
                <w:sz w:val="24"/>
                <w:szCs w:val="24"/>
              </w:rPr>
            </w:pPr>
            <w:r w:rsidRPr="00CE0852">
              <w:rPr>
                <w:rFonts w:ascii="Times New Roman" w:hAnsi="Times New Roman" w:cs="Times New Roman"/>
                <w:color w:val="444444"/>
                <w:sz w:val="24"/>
                <w:szCs w:val="24"/>
              </w:rPr>
              <w:t>g. Professional ethics and practices</w:t>
            </w:r>
          </w:p>
        </w:tc>
        <w:tc>
          <w:tcPr>
            <w:tcW w:w="2250" w:type="dxa"/>
          </w:tcPr>
          <w:p w14:paraId="3AD98AE1"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27DBE21D" w14:textId="4B298632"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397E4B7A" w14:textId="77777777" w:rsidR="00472F03" w:rsidRDefault="00472F03" w:rsidP="00472F03">
            <w:pPr>
              <w:pStyle w:val="sectbi"/>
              <w:spacing w:before="0" w:beforeAutospacing="0" w:after="0" w:afterAutospacing="0"/>
              <w:ind w:left="58"/>
              <w:textAlignment w:val="baseline"/>
              <w:rPr>
                <w:color w:val="444444"/>
              </w:rPr>
            </w:pPr>
          </w:p>
          <w:p w14:paraId="3D225219"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480C8C46" w14:textId="68B46D8F"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71CB633C" w14:textId="246E27F5" w:rsidTr="000003C8">
        <w:tc>
          <w:tcPr>
            <w:tcW w:w="590" w:type="dxa"/>
            <w:shd w:val="clear" w:color="auto" w:fill="FFFFFF" w:themeFill="background1"/>
          </w:tcPr>
          <w:p w14:paraId="09305089" w14:textId="7ABC8FD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56</w:t>
            </w:r>
          </w:p>
        </w:tc>
        <w:tc>
          <w:tcPr>
            <w:tcW w:w="3117" w:type="dxa"/>
            <w:shd w:val="clear" w:color="auto" w:fill="FFFFFF" w:themeFill="background1"/>
            <w:tcMar>
              <w:top w:w="43" w:type="dxa"/>
              <w:left w:w="115" w:type="dxa"/>
              <w:bottom w:w="43" w:type="dxa"/>
              <w:right w:w="115" w:type="dxa"/>
            </w:tcMar>
          </w:tcPr>
          <w:p w14:paraId="1D8E5271" w14:textId="4138759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the ability to perform state board skills in the allotted time. </w:t>
            </w:r>
          </w:p>
        </w:tc>
        <w:tc>
          <w:tcPr>
            <w:tcW w:w="3848" w:type="dxa"/>
          </w:tcPr>
          <w:p w14:paraId="343B890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Demonstration should include finishing each state board skill in the allotted time. </w:t>
            </w:r>
          </w:p>
          <w:p w14:paraId="6F85506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Teacher Resources:</w:t>
            </w:r>
          </w:p>
          <w:p w14:paraId="686BA2F0" w14:textId="2E049646" w:rsidR="0086291E" w:rsidRPr="00CE0852" w:rsidRDefault="0086291E" w:rsidP="0086291E">
            <w:pPr>
              <w:numPr>
                <w:ilvl w:val="0"/>
                <w:numId w:val="208"/>
              </w:numPr>
              <w:spacing w:before="100" w:beforeAutospacing="1" w:after="100" w:afterAutospacing="1"/>
              <w:rPr>
                <w:rFonts w:ascii="Times New Roman" w:eastAsia="Times New Roman" w:hAnsi="Times New Roman" w:cs="Times New Roman"/>
                <w:sz w:val="24"/>
                <w:szCs w:val="24"/>
              </w:rPr>
            </w:pPr>
            <w:hyperlink r:id="rId18" w:history="1">
              <w:r w:rsidRPr="00CE0852">
                <w:rPr>
                  <w:rStyle w:val="Hyperlink"/>
                  <w:rFonts w:ascii="Times New Roman" w:eastAsia="Times New Roman" w:hAnsi="Times New Roman" w:cs="Times New Roman"/>
                  <w:sz w:val="24"/>
                  <w:szCs w:val="24"/>
                </w:rPr>
                <w:t>18VAC41-20-210. Curriculum requirements</w:t>
              </w:r>
            </w:hyperlink>
          </w:p>
          <w:p w14:paraId="77FD7524" w14:textId="0456D1B2" w:rsidR="0086291E" w:rsidRPr="00CE0852" w:rsidRDefault="0086291E" w:rsidP="0086291E">
            <w:pPr>
              <w:pStyle w:val="ListParagraph"/>
              <w:numPr>
                <w:ilvl w:val="0"/>
                <w:numId w:val="208"/>
              </w:numPr>
              <w:spacing w:before="100" w:beforeAutospacing="1" w:after="100" w:afterAutospacing="1"/>
              <w:rPr>
                <w:rFonts w:ascii="Times New Roman" w:eastAsia="Times New Roman" w:hAnsi="Times New Roman" w:cs="Times New Roman"/>
                <w:sz w:val="24"/>
                <w:szCs w:val="24"/>
              </w:rPr>
            </w:pPr>
            <w:hyperlink r:id="rId19" w:history="1">
              <w:r w:rsidRPr="00CE0852">
                <w:rPr>
                  <w:rStyle w:val="Hyperlink"/>
                  <w:rFonts w:ascii="Times New Roman" w:eastAsia="Times New Roman" w:hAnsi="Times New Roman" w:cs="Times New Roman"/>
                  <w:sz w:val="24"/>
                  <w:szCs w:val="24"/>
                </w:rPr>
                <w:t>Virginia Department of Professional and Occupational Regulation Board for Barbers and Cosmetology Candidate Information Bulletin</w:t>
              </w:r>
            </w:hyperlink>
          </w:p>
        </w:tc>
        <w:tc>
          <w:tcPr>
            <w:tcW w:w="3600" w:type="dxa"/>
          </w:tcPr>
          <w:p w14:paraId="01D32AE3"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183D9D7" w14:textId="4E762CCA" w:rsidR="0086291E" w:rsidRPr="00CE0852" w:rsidRDefault="0086291E" w:rsidP="0086291E">
            <w:pPr>
              <w:pStyle w:val="ListParagraph"/>
              <w:numPr>
                <w:ilvl w:val="0"/>
                <w:numId w:val="12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purpose of being able to perform state board skills in an allotted time?</w:t>
            </w:r>
          </w:p>
        </w:tc>
        <w:tc>
          <w:tcPr>
            <w:tcW w:w="2880" w:type="dxa"/>
          </w:tcPr>
          <w:p w14:paraId="4A48FF5F" w14:textId="41F75FF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10.LU, 10.C</w:t>
            </w:r>
          </w:p>
        </w:tc>
        <w:tc>
          <w:tcPr>
            <w:tcW w:w="2610" w:type="dxa"/>
          </w:tcPr>
          <w:p w14:paraId="11C06716" w14:textId="77777777" w:rsidR="0086291E" w:rsidRPr="00CE0852" w:rsidRDefault="0086291E" w:rsidP="0086291E">
            <w:pPr>
              <w:pStyle w:val="ListParagraph"/>
              <w:numPr>
                <w:ilvl w:val="1"/>
                <w:numId w:val="130"/>
              </w:numPr>
              <w:spacing w:before="100" w:beforeAutospacing="1" w:after="100" w:afterAutospacing="1" w:line="259" w:lineRule="auto"/>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1D3F5F75" w14:textId="0C771D29" w:rsidR="0086291E" w:rsidRPr="00CE0852" w:rsidRDefault="0086291E" w:rsidP="0086291E">
            <w:pPr>
              <w:spacing w:before="100" w:beforeAutospacing="1" w:after="100" w:afterAutospacing="1"/>
              <w:ind w:left="456"/>
              <w:rPr>
                <w:rFonts w:ascii="Times New Roman" w:hAnsi="Times New Roman" w:cs="Times New Roman"/>
                <w:color w:val="444444"/>
                <w:sz w:val="24"/>
                <w:szCs w:val="24"/>
              </w:rPr>
            </w:pPr>
            <w:r w:rsidRPr="00CE0852">
              <w:rPr>
                <w:rFonts w:ascii="Times New Roman" w:hAnsi="Times New Roman" w:cs="Times New Roman"/>
                <w:color w:val="444444"/>
                <w:sz w:val="24"/>
                <w:szCs w:val="24"/>
              </w:rPr>
              <w:t>a. School policies</w:t>
            </w:r>
          </w:p>
          <w:p w14:paraId="6D79B96C" w14:textId="545B959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8421240"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6BC22983" w14:textId="18390411"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12BF73D7" w14:textId="77777777" w:rsidR="00472F03" w:rsidRDefault="00472F03" w:rsidP="00472F03">
            <w:pPr>
              <w:pStyle w:val="sectbi"/>
              <w:spacing w:before="0" w:beforeAutospacing="0" w:after="0" w:afterAutospacing="0"/>
              <w:ind w:left="58"/>
              <w:textAlignment w:val="baseline"/>
              <w:rPr>
                <w:color w:val="444444"/>
              </w:rPr>
            </w:pPr>
          </w:p>
          <w:p w14:paraId="55CBAC49"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30FFA345" w14:textId="019D5AAB"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703097F2" w14:textId="5A27498F" w:rsidTr="000003C8">
        <w:tc>
          <w:tcPr>
            <w:tcW w:w="590" w:type="dxa"/>
            <w:shd w:val="clear" w:color="auto" w:fill="D0CECE" w:themeFill="background2" w:themeFillShade="E6"/>
          </w:tcPr>
          <w:p w14:paraId="3A6FB2E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4D767453" w14:textId="5F898993"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Introducing Cosmetology</w:t>
            </w:r>
          </w:p>
        </w:tc>
        <w:tc>
          <w:tcPr>
            <w:tcW w:w="3848" w:type="dxa"/>
            <w:shd w:val="clear" w:color="auto" w:fill="D0CECE" w:themeFill="background2" w:themeFillShade="E6"/>
          </w:tcPr>
          <w:p w14:paraId="6D2D919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35008665" w14:textId="3B1D46B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5991D64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296A06D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303DD55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075AB3CE" w14:textId="4F2DE450" w:rsidTr="000003C8">
        <w:tc>
          <w:tcPr>
            <w:tcW w:w="590" w:type="dxa"/>
            <w:shd w:val="clear" w:color="auto" w:fill="FFFFFF" w:themeFill="background1"/>
          </w:tcPr>
          <w:p w14:paraId="2FF7C114" w14:textId="0BFB840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57</w:t>
            </w:r>
          </w:p>
        </w:tc>
        <w:tc>
          <w:tcPr>
            <w:tcW w:w="3117" w:type="dxa"/>
            <w:shd w:val="clear" w:color="auto" w:fill="FFFFFF" w:themeFill="background1"/>
            <w:tcMar>
              <w:top w:w="43" w:type="dxa"/>
              <w:left w:w="115" w:type="dxa"/>
              <w:bottom w:w="43" w:type="dxa"/>
              <w:right w:w="115" w:type="dxa"/>
            </w:tcMar>
          </w:tcPr>
          <w:p w14:paraId="6A315EA6" w14:textId="6A2F345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Summarize the origin of and advancements in cosmetology. </w:t>
            </w:r>
          </w:p>
        </w:tc>
        <w:tc>
          <w:tcPr>
            <w:tcW w:w="3848" w:type="dxa"/>
          </w:tcPr>
          <w:p w14:paraId="44E1F3F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Summary should include</w:t>
            </w:r>
          </w:p>
          <w:p w14:paraId="2B581269" w14:textId="77777777" w:rsidR="0086291E" w:rsidRPr="00CE0852" w:rsidRDefault="0086291E" w:rsidP="0086291E">
            <w:pPr>
              <w:numPr>
                <w:ilvl w:val="0"/>
                <w:numId w:val="3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historical background</w:t>
            </w:r>
          </w:p>
          <w:p w14:paraId="6CC6FFE9" w14:textId="77777777" w:rsidR="0086291E" w:rsidRPr="00CE0852" w:rsidRDefault="0086291E" w:rsidP="0086291E">
            <w:pPr>
              <w:numPr>
                <w:ilvl w:val="0"/>
                <w:numId w:val="3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technological advancements</w:t>
            </w:r>
          </w:p>
          <w:p w14:paraId="3A762A43" w14:textId="68A5D5AF" w:rsidR="0086291E" w:rsidRPr="00CE0852" w:rsidRDefault="0086291E" w:rsidP="0086291E">
            <w:pPr>
              <w:numPr>
                <w:ilvl w:val="0"/>
                <w:numId w:val="3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safety advancements</w:t>
            </w:r>
          </w:p>
          <w:p w14:paraId="29548F92" w14:textId="2925A9CF" w:rsidR="0086291E" w:rsidRPr="00CE0852" w:rsidRDefault="0086291E" w:rsidP="0086291E">
            <w:pPr>
              <w:numPr>
                <w:ilvl w:val="0"/>
                <w:numId w:val="3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current trends and techniques.</w:t>
            </w:r>
          </w:p>
          <w:p w14:paraId="5299C3A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E75813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8DC8DA5" w14:textId="360B4DC8" w:rsidR="0086291E" w:rsidRPr="00CE0852" w:rsidRDefault="0086291E" w:rsidP="0086291E">
            <w:pPr>
              <w:numPr>
                <w:ilvl w:val="0"/>
                <w:numId w:val="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the study of anatomy, physiology, and histology important to cosmetologists?</w:t>
            </w:r>
          </w:p>
          <w:p w14:paraId="7032DE63" w14:textId="77777777" w:rsidR="0086291E" w:rsidRPr="00CE0852" w:rsidRDefault="0086291E" w:rsidP="0086291E">
            <w:pPr>
              <w:numPr>
                <w:ilvl w:val="0"/>
                <w:numId w:val="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know the history of cosmetology?</w:t>
            </w:r>
          </w:p>
          <w:p w14:paraId="3787D71A" w14:textId="77777777" w:rsidR="0086291E" w:rsidRPr="00CE0852" w:rsidRDefault="0086291E" w:rsidP="0086291E">
            <w:pPr>
              <w:numPr>
                <w:ilvl w:val="0"/>
                <w:numId w:val="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future trends may emerge in cosmetology?</w:t>
            </w:r>
          </w:p>
          <w:p w14:paraId="0308E58B" w14:textId="21FF4DDB" w:rsidR="0086291E" w:rsidRPr="00CE0852" w:rsidRDefault="0086291E" w:rsidP="0086291E">
            <w:pPr>
              <w:numPr>
                <w:ilvl w:val="0"/>
                <w:numId w:val="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 trends influence services while maintaining professional standards?</w:t>
            </w:r>
          </w:p>
        </w:tc>
        <w:tc>
          <w:tcPr>
            <w:tcW w:w="2880" w:type="dxa"/>
          </w:tcPr>
          <w:p w14:paraId="2C9FF6D9" w14:textId="1E1FE7F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10.RI, 10.C, 10.LU, 11.RV, 11.RI, 11.C, 11.LU</w:t>
            </w:r>
          </w:p>
        </w:tc>
        <w:tc>
          <w:tcPr>
            <w:tcW w:w="2610" w:type="dxa"/>
          </w:tcPr>
          <w:p w14:paraId="7A4CE1BB" w14:textId="77777777" w:rsidR="0086291E" w:rsidRPr="00CE0852" w:rsidRDefault="0086291E" w:rsidP="0086291E">
            <w:pPr>
              <w:pStyle w:val="ListParagraph"/>
              <w:numPr>
                <w:ilvl w:val="1"/>
                <w:numId w:val="130"/>
              </w:numPr>
              <w:spacing w:before="100" w:beforeAutospacing="1" w:after="100" w:afterAutospacing="1"/>
              <w:rPr>
                <w:rFonts w:ascii="Times New Roman" w:hAnsi="Times New Roman" w:cs="Times New Roman"/>
                <w:color w:val="444444"/>
                <w:sz w:val="24"/>
                <w:szCs w:val="24"/>
              </w:rPr>
            </w:pPr>
            <w:r w:rsidRPr="00CE0852">
              <w:rPr>
                <w:rFonts w:ascii="Times New Roman" w:hAnsi="Times New Roman" w:cs="Times New Roman"/>
                <w:color w:val="444444"/>
                <w:sz w:val="24"/>
                <w:szCs w:val="24"/>
              </w:rPr>
              <w:t>Laws and regulations</w:t>
            </w:r>
          </w:p>
          <w:p w14:paraId="0620EF75" w14:textId="77777777" w:rsidR="0086291E" w:rsidRPr="00CE0852" w:rsidRDefault="0086291E" w:rsidP="0086291E">
            <w:pPr>
              <w:pStyle w:val="ListParagraph"/>
              <w:numPr>
                <w:ilvl w:val="1"/>
                <w:numId w:val="130"/>
              </w:numPr>
              <w:spacing w:before="100" w:beforeAutospacing="1" w:after="100" w:afterAutospacing="1"/>
              <w:rPr>
                <w:rFonts w:ascii="Times New Roman" w:hAnsi="Times New Roman" w:cs="Times New Roman"/>
                <w:color w:val="444444"/>
                <w:sz w:val="24"/>
                <w:szCs w:val="24"/>
              </w:rPr>
            </w:pPr>
            <w:r w:rsidRPr="00CE0852">
              <w:rPr>
                <w:rFonts w:ascii="Times New Roman" w:hAnsi="Times New Roman" w:cs="Times New Roman"/>
                <w:color w:val="444444"/>
                <w:sz w:val="24"/>
                <w:szCs w:val="24"/>
              </w:rPr>
              <w:t>General sciences</w:t>
            </w:r>
          </w:p>
          <w:p w14:paraId="628E9292" w14:textId="36460184" w:rsidR="0086291E" w:rsidRPr="00CE0852" w:rsidRDefault="0086291E" w:rsidP="0086291E">
            <w:pPr>
              <w:pStyle w:val="ListParagraph"/>
              <w:numPr>
                <w:ilvl w:val="1"/>
                <w:numId w:val="130"/>
              </w:numPr>
              <w:spacing w:before="100" w:beforeAutospacing="1" w:after="100" w:afterAutospacing="1"/>
              <w:rPr>
                <w:rFonts w:ascii="Times New Roman" w:hAnsi="Times New Roman" w:cs="Times New Roman"/>
                <w:color w:val="444444"/>
                <w:sz w:val="24"/>
                <w:szCs w:val="24"/>
              </w:rPr>
            </w:pPr>
            <w:r w:rsidRPr="00CE0852">
              <w:rPr>
                <w:rFonts w:ascii="Times New Roman" w:hAnsi="Times New Roman" w:cs="Times New Roman"/>
                <w:color w:val="444444"/>
                <w:sz w:val="24"/>
                <w:szCs w:val="24"/>
              </w:rPr>
              <w:t>Applied sciences</w:t>
            </w:r>
          </w:p>
          <w:p w14:paraId="24287CD4" w14:textId="77777777" w:rsidR="0086291E" w:rsidRPr="00CE0852" w:rsidRDefault="0086291E" w:rsidP="0086291E">
            <w:pPr>
              <w:pStyle w:val="ListParagraph"/>
              <w:spacing w:before="100" w:beforeAutospacing="1" w:after="100" w:afterAutospacing="1"/>
              <w:ind w:left="360"/>
              <w:rPr>
                <w:rFonts w:ascii="Times New Roman" w:hAnsi="Times New Roman" w:cs="Times New Roman"/>
                <w:color w:val="444444"/>
                <w:sz w:val="24"/>
                <w:szCs w:val="24"/>
              </w:rPr>
            </w:pPr>
          </w:p>
          <w:p w14:paraId="05B69BC2" w14:textId="76E648CF" w:rsidR="0086291E" w:rsidRPr="00CE0852" w:rsidRDefault="0086291E" w:rsidP="0086291E">
            <w:pPr>
              <w:pStyle w:val="ListParagraph"/>
              <w:numPr>
                <w:ilvl w:val="0"/>
                <w:numId w:val="20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and I.B</w:t>
            </w:r>
          </w:p>
        </w:tc>
        <w:tc>
          <w:tcPr>
            <w:tcW w:w="2250" w:type="dxa"/>
          </w:tcPr>
          <w:p w14:paraId="1ABBCD23"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159B9D89" w14:textId="21E6F2CC"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2E9CA103" w14:textId="64E4B552"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29FBA68E" w14:textId="49D9C2A9" w:rsidTr="000003C8">
        <w:tc>
          <w:tcPr>
            <w:tcW w:w="590" w:type="dxa"/>
            <w:shd w:val="clear" w:color="auto" w:fill="FFFFFF" w:themeFill="background1"/>
          </w:tcPr>
          <w:p w14:paraId="584C26AD" w14:textId="06E6ACC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58</w:t>
            </w:r>
          </w:p>
        </w:tc>
        <w:tc>
          <w:tcPr>
            <w:tcW w:w="3117" w:type="dxa"/>
            <w:shd w:val="clear" w:color="auto" w:fill="FFFFFF" w:themeFill="background1"/>
            <w:tcMar>
              <w:top w:w="43" w:type="dxa"/>
              <w:left w:w="115" w:type="dxa"/>
              <w:bottom w:w="43" w:type="dxa"/>
              <w:right w:w="115" w:type="dxa"/>
            </w:tcMar>
          </w:tcPr>
          <w:p w14:paraId="74F1B7F5" w14:textId="4EB6DD1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Identify career options within cosmetology. </w:t>
            </w:r>
          </w:p>
        </w:tc>
        <w:tc>
          <w:tcPr>
            <w:tcW w:w="3848" w:type="dxa"/>
          </w:tcPr>
          <w:p w14:paraId="60F732D4" w14:textId="13189C15"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should include understanding career paths (e.g., product development; salon management or ownership; teaching; hair, skin, and nail care services) available to a licensed cosmetologist.</w:t>
            </w:r>
          </w:p>
          <w:p w14:paraId="23ADCBD2" w14:textId="16AFBDF0" w:rsidR="0086291E" w:rsidRPr="00CE0852" w:rsidRDefault="0086291E" w:rsidP="0086291E">
            <w:pPr>
              <w:spacing w:before="100" w:beforeAutospacing="1" w:after="100" w:afterAutospacing="1"/>
              <w:rPr>
                <w:rFonts w:ascii="Times New Roman" w:hAnsi="Times New Roman" w:cs="Times New Roman"/>
                <w:sz w:val="24"/>
                <w:szCs w:val="24"/>
              </w:rPr>
            </w:pPr>
            <w:r w:rsidRPr="00CE0852">
              <w:rPr>
                <w:rFonts w:ascii="Times New Roman" w:eastAsia="Times New Roman" w:hAnsi="Times New Roman" w:cs="Times New Roman"/>
                <w:b/>
                <w:bCs/>
                <w:sz w:val="24"/>
                <w:szCs w:val="24"/>
              </w:rPr>
              <w:t>Teacher Resources:</w:t>
            </w:r>
            <w:r w:rsidRPr="00CE0852">
              <w:rPr>
                <w:rFonts w:ascii="Times New Roman" w:hAnsi="Times New Roman" w:cs="Times New Roman"/>
                <w:sz w:val="24"/>
                <w:szCs w:val="24"/>
              </w:rPr>
              <w:t xml:space="preserve"> </w:t>
            </w:r>
          </w:p>
          <w:p w14:paraId="3EA6D219" w14:textId="77777777" w:rsidR="0086291E" w:rsidRPr="00CE0852" w:rsidRDefault="0086291E" w:rsidP="0086291E">
            <w:pPr>
              <w:pStyle w:val="ListParagraph"/>
              <w:numPr>
                <w:ilvl w:val="0"/>
                <w:numId w:val="205"/>
              </w:numPr>
              <w:spacing w:before="100" w:beforeAutospacing="1" w:after="100" w:afterAutospacing="1"/>
              <w:rPr>
                <w:rFonts w:ascii="Times New Roman" w:eastAsia="Times New Roman" w:hAnsi="Times New Roman" w:cs="Times New Roman"/>
                <w:sz w:val="24"/>
                <w:szCs w:val="24"/>
              </w:rPr>
            </w:pPr>
            <w:hyperlink r:id="rId20" w:history="1">
              <w:r w:rsidRPr="00CE0852">
                <w:rPr>
                  <w:rStyle w:val="Hyperlink"/>
                  <w:rFonts w:ascii="Times New Roman" w:eastAsia="Times New Roman" w:hAnsi="Times New Roman" w:cs="Times New Roman"/>
                  <w:sz w:val="24"/>
                  <w:szCs w:val="24"/>
                </w:rPr>
                <w:t>Barbers, Hairstylists, and Cosmetologists</w:t>
              </w:r>
            </w:hyperlink>
            <w:r w:rsidRPr="00CE0852">
              <w:rPr>
                <w:rFonts w:ascii="Times New Roman" w:eastAsia="Times New Roman" w:hAnsi="Times New Roman" w:cs="Times New Roman"/>
                <w:sz w:val="24"/>
                <w:szCs w:val="24"/>
              </w:rPr>
              <w:t xml:space="preserve">, Occupational Outlook Handbook, Bureau of Labor Statistics </w:t>
            </w:r>
          </w:p>
          <w:p w14:paraId="580F27B8" w14:textId="5504EA12" w:rsidR="0086291E" w:rsidRPr="00CE0852" w:rsidRDefault="0086291E" w:rsidP="0086291E">
            <w:pPr>
              <w:pStyle w:val="ListParagraph"/>
              <w:numPr>
                <w:ilvl w:val="0"/>
                <w:numId w:val="205"/>
              </w:numPr>
              <w:spacing w:before="100" w:beforeAutospacing="1" w:after="100" w:afterAutospacing="1"/>
              <w:rPr>
                <w:rFonts w:ascii="Times New Roman" w:eastAsia="Times New Roman" w:hAnsi="Times New Roman" w:cs="Times New Roman"/>
                <w:sz w:val="24"/>
                <w:szCs w:val="24"/>
              </w:rPr>
            </w:pPr>
            <w:hyperlink r:id="rId21" w:history="1">
              <w:r w:rsidRPr="00CE0852">
                <w:rPr>
                  <w:rStyle w:val="Hyperlink"/>
                  <w:rFonts w:ascii="Times New Roman" w:hAnsi="Times New Roman" w:cs="Times New Roman"/>
                  <w:sz w:val="24"/>
                  <w:szCs w:val="24"/>
                </w:rPr>
                <w:t>Career Cluster Dashboard</w:t>
              </w:r>
            </w:hyperlink>
            <w:r w:rsidRPr="00CE0852">
              <w:rPr>
                <w:rFonts w:ascii="Times New Roman" w:eastAsia="Times New Roman" w:hAnsi="Times New Roman" w:cs="Times New Roman"/>
                <w:sz w:val="24"/>
                <w:szCs w:val="24"/>
              </w:rPr>
              <w:t>, CTE Trailblazers: select Human Services Career Cluster</w:t>
            </w:r>
          </w:p>
        </w:tc>
        <w:tc>
          <w:tcPr>
            <w:tcW w:w="3600" w:type="dxa"/>
          </w:tcPr>
          <w:p w14:paraId="052C2F95"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01B4ACF" w14:textId="6ADE0DA1" w:rsidR="0086291E" w:rsidRPr="00CE0852" w:rsidRDefault="0086291E" w:rsidP="0086291E">
            <w:pPr>
              <w:numPr>
                <w:ilvl w:val="0"/>
                <w:numId w:val="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skills are needed for a career in cosmetology?</w:t>
            </w:r>
          </w:p>
          <w:p w14:paraId="6211E766" w14:textId="23CD9F33" w:rsidR="0086291E" w:rsidRPr="00CE0852" w:rsidRDefault="0086291E" w:rsidP="0086291E">
            <w:pPr>
              <w:numPr>
                <w:ilvl w:val="0"/>
                <w:numId w:val="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specializations are in demand in the cosmetology industry?</w:t>
            </w:r>
          </w:p>
          <w:p w14:paraId="63E72C2A" w14:textId="77777777" w:rsidR="0086291E" w:rsidRPr="00CE0852" w:rsidRDefault="0086291E" w:rsidP="0086291E">
            <w:pPr>
              <w:numPr>
                <w:ilvl w:val="0"/>
                <w:numId w:val="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in the scope of practice of cosmetology?</w:t>
            </w:r>
          </w:p>
          <w:p w14:paraId="702B15A5" w14:textId="77777777" w:rsidR="0086291E" w:rsidRPr="00CE0852" w:rsidRDefault="0086291E" w:rsidP="0086291E">
            <w:pPr>
              <w:numPr>
                <w:ilvl w:val="0"/>
                <w:numId w:val="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could one find labor market data regarding career growth or decline for cosmetologists?</w:t>
            </w:r>
          </w:p>
          <w:p w14:paraId="44E85A48" w14:textId="01E5694B" w:rsidR="0086291E" w:rsidRPr="00CE0852" w:rsidRDefault="0086291E" w:rsidP="0086291E">
            <w:pPr>
              <w:numPr>
                <w:ilvl w:val="0"/>
                <w:numId w:val="32"/>
              </w:numPr>
              <w:spacing w:before="100" w:beforeAutospacing="1" w:after="100" w:afterAutospacing="1"/>
              <w:ind w:left="759"/>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is the difference between salon employment vs. an independent career path? </w:t>
            </w:r>
          </w:p>
          <w:p w14:paraId="782B2371" w14:textId="6FF2FE35"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633BFF1C" w14:textId="4E7CEA75"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11.C</w:t>
            </w:r>
          </w:p>
        </w:tc>
        <w:tc>
          <w:tcPr>
            <w:tcW w:w="2610" w:type="dxa"/>
          </w:tcPr>
          <w:p w14:paraId="035A5333" w14:textId="77777777" w:rsidR="0086291E" w:rsidRPr="00CE0852" w:rsidRDefault="0086291E" w:rsidP="0086291E">
            <w:pPr>
              <w:pStyle w:val="ListParagraph"/>
              <w:numPr>
                <w:ilvl w:val="1"/>
                <w:numId w:val="131"/>
              </w:numPr>
              <w:spacing w:before="100" w:beforeAutospacing="1" w:after="100" w:afterAutospacing="1"/>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1E4B07BD" w14:textId="0928A5B7" w:rsidR="0086291E" w:rsidRPr="00CE0852" w:rsidRDefault="0086291E" w:rsidP="0086291E">
            <w:pPr>
              <w:spacing w:before="100" w:beforeAutospacing="1" w:after="100" w:afterAutospacing="1"/>
              <w:ind w:left="366"/>
              <w:rPr>
                <w:rFonts w:ascii="Times New Roman" w:eastAsia="Times New Roman" w:hAnsi="Times New Roman" w:cs="Times New Roman"/>
                <w:sz w:val="24"/>
                <w:szCs w:val="24"/>
              </w:rPr>
            </w:pPr>
            <w:r w:rsidRPr="00CE0852">
              <w:rPr>
                <w:rFonts w:ascii="Times New Roman" w:hAnsi="Times New Roman" w:cs="Times New Roman"/>
                <w:color w:val="444444"/>
                <w:sz w:val="24"/>
                <w:szCs w:val="24"/>
              </w:rPr>
              <w:t>g. Professional ethics and practices</w:t>
            </w:r>
          </w:p>
        </w:tc>
        <w:tc>
          <w:tcPr>
            <w:tcW w:w="2250" w:type="dxa"/>
          </w:tcPr>
          <w:p w14:paraId="016BD529"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 Health and</w:t>
            </w:r>
          </w:p>
          <w:p w14:paraId="20DD29B6" w14:textId="77777777" w:rsidR="00472F03" w:rsidRDefault="00472F03" w:rsidP="00472F03">
            <w:pPr>
              <w:pStyle w:val="sectbi"/>
              <w:spacing w:before="0" w:beforeAutospacing="0" w:after="0" w:afterAutospacing="0"/>
              <w:ind w:left="58"/>
              <w:textAlignment w:val="baseline"/>
              <w:rPr>
                <w:color w:val="444444"/>
              </w:rPr>
            </w:pPr>
            <w:r w:rsidRPr="008E4E28">
              <w:rPr>
                <w:color w:val="444444"/>
              </w:rPr>
              <w:t>Safety Scrapbook- Single</w:t>
            </w:r>
            <w:r>
              <w:rPr>
                <w:color w:val="444444"/>
              </w:rPr>
              <w:t xml:space="preserve"> </w:t>
            </w:r>
            <w:r w:rsidRPr="008E4E28">
              <w:rPr>
                <w:color w:val="444444"/>
              </w:rPr>
              <w:t>or Multi</w:t>
            </w:r>
            <w:r>
              <w:rPr>
                <w:color w:val="444444"/>
              </w:rPr>
              <w:t xml:space="preserve"> </w:t>
            </w:r>
          </w:p>
          <w:p w14:paraId="420DADAD" w14:textId="5F95FE36"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86291E">
              <w:rPr>
                <w:rFonts w:ascii="Times New Roman" w:hAnsi="Times New Roman" w:cs="Times New Roman"/>
                <w:color w:val="444444"/>
                <w:sz w:val="24"/>
                <w:szCs w:val="24"/>
              </w:rPr>
              <w:t>Outstanding Chapter</w:t>
            </w:r>
          </w:p>
        </w:tc>
      </w:tr>
      <w:tr w:rsidR="0086291E" w:rsidRPr="00CE0852" w14:paraId="1CF9581F" w14:textId="21CCAF59" w:rsidTr="000003C8">
        <w:tc>
          <w:tcPr>
            <w:tcW w:w="590" w:type="dxa"/>
            <w:shd w:val="clear" w:color="auto" w:fill="FFFFFF" w:themeFill="background1"/>
          </w:tcPr>
          <w:p w14:paraId="456E14FE" w14:textId="63D02ED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59</w:t>
            </w:r>
          </w:p>
        </w:tc>
        <w:tc>
          <w:tcPr>
            <w:tcW w:w="3117" w:type="dxa"/>
            <w:shd w:val="clear" w:color="auto" w:fill="FFFFFF" w:themeFill="background1"/>
            <w:tcMar>
              <w:top w:w="43" w:type="dxa"/>
              <w:left w:w="115" w:type="dxa"/>
              <w:bottom w:w="43" w:type="dxa"/>
              <w:right w:w="115" w:type="dxa"/>
            </w:tcMar>
          </w:tcPr>
          <w:p w14:paraId="451ADE71" w14:textId="42F0BFE5"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Explain the process for obtaining a cosmetology license. </w:t>
            </w:r>
          </w:p>
        </w:tc>
        <w:tc>
          <w:tcPr>
            <w:tcW w:w="3848" w:type="dxa"/>
          </w:tcPr>
          <w:p w14:paraId="41A1535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Explanation should include </w:t>
            </w:r>
          </w:p>
          <w:p w14:paraId="7BE860CC" w14:textId="77777777" w:rsidR="0086291E" w:rsidRPr="00CE0852" w:rsidRDefault="0086291E" w:rsidP="0086291E">
            <w:pPr>
              <w:pStyle w:val="ListParagraph"/>
              <w:numPr>
                <w:ilvl w:val="0"/>
                <w:numId w:val="2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process necessary to obtain the required license to practice cosmetology in the Commonwealth of Virginia</w:t>
            </w:r>
          </w:p>
          <w:p w14:paraId="59216BEC" w14:textId="77777777" w:rsidR="0086291E" w:rsidRPr="00CE0852" w:rsidRDefault="0086291E" w:rsidP="0086291E">
            <w:pPr>
              <w:pStyle w:val="ListParagraph"/>
              <w:numPr>
                <w:ilvl w:val="0"/>
                <w:numId w:val="2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hour requirements</w:t>
            </w:r>
          </w:p>
          <w:p w14:paraId="588C4CEE" w14:textId="2D27AB12" w:rsidR="0086291E" w:rsidRPr="00CE0852" w:rsidRDefault="0086291E" w:rsidP="0086291E">
            <w:pPr>
              <w:pStyle w:val="ListParagraph"/>
              <w:numPr>
                <w:ilvl w:val="0"/>
                <w:numId w:val="2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components.</w:t>
            </w:r>
          </w:p>
        </w:tc>
        <w:tc>
          <w:tcPr>
            <w:tcW w:w="3600" w:type="dxa"/>
          </w:tcPr>
          <w:p w14:paraId="7671C03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557A140" w14:textId="15904505" w:rsidR="0086291E" w:rsidRPr="00CE0852" w:rsidRDefault="0086291E" w:rsidP="0086291E">
            <w:pPr>
              <w:numPr>
                <w:ilvl w:val="0"/>
                <w:numId w:val="3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many hours of formal training are required in Virginia?</w:t>
            </w:r>
          </w:p>
          <w:p w14:paraId="4DD1FC2D" w14:textId="77777777" w:rsidR="0086291E" w:rsidRPr="00CE0852" w:rsidRDefault="0086291E" w:rsidP="0086291E">
            <w:pPr>
              <w:numPr>
                <w:ilvl w:val="0"/>
                <w:numId w:val="3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types of training are accepted in Virginia?</w:t>
            </w:r>
          </w:p>
          <w:p w14:paraId="0BC421B8" w14:textId="77777777" w:rsidR="0086291E" w:rsidRPr="00CE0852" w:rsidRDefault="0086291E" w:rsidP="0086291E">
            <w:pPr>
              <w:numPr>
                <w:ilvl w:val="0"/>
                <w:numId w:val="3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Who is eligible to take the state board exam?</w:t>
            </w:r>
          </w:p>
          <w:p w14:paraId="0DCBC3E7" w14:textId="77777777" w:rsidR="0086291E" w:rsidRPr="00CE0852" w:rsidRDefault="0086291E" w:rsidP="0086291E">
            <w:pPr>
              <w:numPr>
                <w:ilvl w:val="0"/>
                <w:numId w:val="3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is covered on the state board written exam? Which areas are most heavily weighted?</w:t>
            </w:r>
          </w:p>
          <w:p w14:paraId="5D273B46" w14:textId="77777777" w:rsidR="0086291E" w:rsidRPr="00CE0852" w:rsidRDefault="0086291E" w:rsidP="0086291E">
            <w:pPr>
              <w:numPr>
                <w:ilvl w:val="0"/>
                <w:numId w:val="3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skills must be demonstrated during the practical exam?</w:t>
            </w:r>
          </w:p>
          <w:p w14:paraId="32D47E2D" w14:textId="4519DBC6" w:rsidR="0086291E" w:rsidRPr="00CE0852" w:rsidRDefault="0086291E" w:rsidP="0086291E">
            <w:pPr>
              <w:spacing w:before="100" w:beforeAutospacing="1" w:after="100" w:afterAutospacing="1"/>
              <w:ind w:left="360"/>
              <w:rPr>
                <w:rFonts w:ascii="Times New Roman" w:eastAsia="Times New Roman" w:hAnsi="Times New Roman" w:cs="Times New Roman"/>
                <w:sz w:val="24"/>
                <w:szCs w:val="24"/>
              </w:rPr>
            </w:pPr>
          </w:p>
        </w:tc>
        <w:tc>
          <w:tcPr>
            <w:tcW w:w="2880" w:type="dxa"/>
          </w:tcPr>
          <w:p w14:paraId="72FC82DD" w14:textId="26377165"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46B6F2BF" w14:textId="77777777" w:rsidR="0086291E" w:rsidRPr="00CE0852" w:rsidRDefault="0086291E" w:rsidP="0086291E">
            <w:pPr>
              <w:pStyle w:val="ListParagraph"/>
              <w:numPr>
                <w:ilvl w:val="1"/>
                <w:numId w:val="132"/>
              </w:numPr>
              <w:spacing w:before="100" w:beforeAutospacing="1" w:after="100" w:afterAutospacing="1" w:line="259" w:lineRule="auto"/>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0E5F3F24" w14:textId="77777777" w:rsidR="0086291E" w:rsidRPr="00CE0852" w:rsidRDefault="0086291E" w:rsidP="0086291E">
            <w:pPr>
              <w:pStyle w:val="ListParagraph"/>
              <w:spacing w:before="100" w:beforeAutospacing="1" w:after="100" w:afterAutospacing="1" w:line="259" w:lineRule="auto"/>
              <w:ind w:left="360"/>
              <w:rPr>
                <w:rFonts w:ascii="Times New Roman" w:hAnsi="Times New Roman" w:cs="Times New Roman"/>
                <w:color w:val="444444"/>
                <w:sz w:val="24"/>
                <w:szCs w:val="24"/>
              </w:rPr>
            </w:pPr>
          </w:p>
          <w:p w14:paraId="30E3B3EC" w14:textId="0FCE4C7A" w:rsidR="0086291E" w:rsidRPr="00CE0852" w:rsidRDefault="0086291E" w:rsidP="0086291E">
            <w:pPr>
              <w:pStyle w:val="ListParagraph"/>
              <w:numPr>
                <w:ilvl w:val="2"/>
                <w:numId w:val="132"/>
              </w:numPr>
              <w:spacing w:before="100" w:beforeAutospacing="1" w:after="100" w:afterAutospacing="1"/>
              <w:ind w:left="636" w:hanging="270"/>
              <w:rPr>
                <w:rFonts w:ascii="Times New Roman" w:hAnsi="Times New Roman" w:cs="Times New Roman"/>
                <w:color w:val="444444"/>
                <w:sz w:val="24"/>
                <w:szCs w:val="24"/>
              </w:rPr>
            </w:pPr>
            <w:r w:rsidRPr="00CE0852">
              <w:rPr>
                <w:rFonts w:ascii="Times New Roman" w:hAnsi="Times New Roman" w:cs="Times New Roman"/>
                <w:color w:val="444444"/>
                <w:sz w:val="24"/>
                <w:szCs w:val="24"/>
              </w:rPr>
              <w:t>School policies</w:t>
            </w:r>
          </w:p>
          <w:p w14:paraId="57B7CC79" w14:textId="3BD78152" w:rsidR="0086291E" w:rsidRPr="00CE0852" w:rsidRDefault="0086291E" w:rsidP="0086291E">
            <w:pPr>
              <w:spacing w:before="100" w:beforeAutospacing="1" w:after="100" w:afterAutospacing="1"/>
              <w:ind w:left="366"/>
              <w:rPr>
                <w:rFonts w:ascii="Times New Roman" w:hAnsi="Times New Roman" w:cs="Times New Roman"/>
                <w:color w:val="444444"/>
                <w:sz w:val="24"/>
                <w:szCs w:val="24"/>
              </w:rPr>
            </w:pPr>
            <w:r w:rsidRPr="00CE0852">
              <w:rPr>
                <w:rFonts w:ascii="Times New Roman" w:hAnsi="Times New Roman" w:cs="Times New Roman"/>
                <w:color w:val="444444"/>
                <w:sz w:val="24"/>
                <w:szCs w:val="24"/>
              </w:rPr>
              <w:t>g. Professional ethics  and practices</w:t>
            </w:r>
          </w:p>
          <w:p w14:paraId="65E88399" w14:textId="58DBCF2C" w:rsidR="0086291E" w:rsidRPr="00CE0852" w:rsidRDefault="0086291E" w:rsidP="0086291E">
            <w:pPr>
              <w:pStyle w:val="ListParagraph"/>
              <w:numPr>
                <w:ilvl w:val="1"/>
                <w:numId w:val="132"/>
              </w:numPr>
              <w:spacing w:before="100" w:beforeAutospacing="1" w:after="100" w:afterAutospacing="1"/>
              <w:rPr>
                <w:rFonts w:ascii="Times New Roman" w:hAnsi="Times New Roman" w:cs="Times New Roman"/>
                <w:color w:val="444444"/>
                <w:sz w:val="24"/>
                <w:szCs w:val="24"/>
              </w:rPr>
            </w:pPr>
            <w:r w:rsidRPr="00CE0852">
              <w:rPr>
                <w:rFonts w:ascii="Times New Roman" w:hAnsi="Times New Roman" w:cs="Times New Roman"/>
                <w:color w:val="444444"/>
                <w:sz w:val="24"/>
                <w:szCs w:val="24"/>
              </w:rPr>
              <w:t>Laws and regulations</w:t>
            </w:r>
          </w:p>
          <w:p w14:paraId="51DD3672" w14:textId="77777777" w:rsidR="0086291E" w:rsidRPr="00CE0852" w:rsidRDefault="0086291E" w:rsidP="0086291E">
            <w:pPr>
              <w:pStyle w:val="ListParagraph"/>
              <w:spacing w:before="100" w:beforeAutospacing="1" w:after="100" w:afterAutospacing="1" w:line="259" w:lineRule="auto"/>
              <w:ind w:left="2160"/>
              <w:rPr>
                <w:rFonts w:ascii="Times New Roman" w:hAnsi="Times New Roman" w:cs="Times New Roman"/>
                <w:color w:val="444444"/>
                <w:sz w:val="24"/>
                <w:szCs w:val="24"/>
              </w:rPr>
            </w:pPr>
          </w:p>
          <w:p w14:paraId="76EAD222" w14:textId="77777777" w:rsidR="0086291E" w:rsidRPr="00CE0852" w:rsidRDefault="0086291E" w:rsidP="0086291E">
            <w:pPr>
              <w:spacing w:before="100" w:beforeAutospacing="1" w:after="100" w:afterAutospacing="1"/>
              <w:rPr>
                <w:rFonts w:ascii="Times New Roman" w:hAnsi="Times New Roman" w:cs="Times New Roman"/>
                <w:color w:val="444444"/>
                <w:sz w:val="24"/>
                <w:szCs w:val="24"/>
              </w:rPr>
            </w:pPr>
          </w:p>
        </w:tc>
        <w:tc>
          <w:tcPr>
            <w:tcW w:w="2250" w:type="dxa"/>
          </w:tcPr>
          <w:p w14:paraId="2E5C4979" w14:textId="77777777" w:rsidR="00472F03" w:rsidRPr="008E4E28" w:rsidRDefault="00472F03" w:rsidP="00472F03">
            <w:pPr>
              <w:pStyle w:val="sectbi"/>
              <w:spacing w:before="0" w:beforeAutospacing="0" w:after="0" w:afterAutospacing="0"/>
              <w:ind w:left="58"/>
              <w:textAlignment w:val="baseline"/>
              <w:rPr>
                <w:color w:val="444444"/>
              </w:rPr>
            </w:pPr>
            <w:r w:rsidRPr="008E4E28">
              <w:rPr>
                <w:color w:val="444444"/>
              </w:rPr>
              <w:t>Occupational</w:t>
            </w:r>
            <w:r>
              <w:rPr>
                <w:color w:val="444444"/>
              </w:rPr>
              <w:t xml:space="preserve"> </w:t>
            </w:r>
            <w:r w:rsidRPr="008E4E28">
              <w:rPr>
                <w:color w:val="444444"/>
              </w:rPr>
              <w:t>Scrapbook</w:t>
            </w:r>
          </w:p>
          <w:p w14:paraId="446FB995" w14:textId="77777777" w:rsidR="0086291E" w:rsidRPr="00472F03" w:rsidRDefault="0086291E" w:rsidP="00472F03">
            <w:pPr>
              <w:spacing w:before="100" w:beforeAutospacing="1" w:after="100" w:afterAutospacing="1"/>
              <w:rPr>
                <w:rFonts w:ascii="Times New Roman" w:hAnsi="Times New Roman" w:cs="Times New Roman"/>
                <w:color w:val="444444"/>
                <w:sz w:val="24"/>
                <w:szCs w:val="24"/>
              </w:rPr>
            </w:pPr>
          </w:p>
        </w:tc>
      </w:tr>
      <w:tr w:rsidR="0086291E" w:rsidRPr="00CE0852" w14:paraId="0F0C321E" w14:textId="0D2F5137" w:rsidTr="000003C8">
        <w:tc>
          <w:tcPr>
            <w:tcW w:w="590" w:type="dxa"/>
            <w:shd w:val="clear" w:color="auto" w:fill="D0CECE" w:themeFill="background2" w:themeFillShade="E6"/>
          </w:tcPr>
          <w:p w14:paraId="3D89B6B6" w14:textId="18041042"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 xml:space="preserve"> </w:t>
            </w:r>
          </w:p>
        </w:tc>
        <w:tc>
          <w:tcPr>
            <w:tcW w:w="3117" w:type="dxa"/>
            <w:shd w:val="clear" w:color="auto" w:fill="D0CECE" w:themeFill="background2" w:themeFillShade="E6"/>
            <w:tcMar>
              <w:top w:w="43" w:type="dxa"/>
              <w:left w:w="115" w:type="dxa"/>
              <w:bottom w:w="43" w:type="dxa"/>
              <w:right w:w="115" w:type="dxa"/>
            </w:tcMar>
            <w:vAlign w:val="center"/>
          </w:tcPr>
          <w:p w14:paraId="28F0ADC6" w14:textId="183E3DB6"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Gathering Client History</w:t>
            </w:r>
          </w:p>
        </w:tc>
        <w:tc>
          <w:tcPr>
            <w:tcW w:w="3848" w:type="dxa"/>
            <w:shd w:val="clear" w:color="auto" w:fill="D0CECE" w:themeFill="background2" w:themeFillShade="E6"/>
          </w:tcPr>
          <w:p w14:paraId="7F882523" w14:textId="5BD22C3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01B16F6C" w14:textId="19702D5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05DE21B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079FAAE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6B4B546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5D85E6B8" w14:textId="43F25181" w:rsidTr="000003C8">
        <w:tc>
          <w:tcPr>
            <w:tcW w:w="590" w:type="dxa"/>
            <w:shd w:val="clear" w:color="auto" w:fill="FFFFFF" w:themeFill="background1"/>
          </w:tcPr>
          <w:p w14:paraId="320546E3" w14:textId="461C1D2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60</w:t>
            </w:r>
          </w:p>
        </w:tc>
        <w:tc>
          <w:tcPr>
            <w:tcW w:w="3117" w:type="dxa"/>
            <w:shd w:val="clear" w:color="auto" w:fill="FFFFFF" w:themeFill="background1"/>
            <w:tcMar>
              <w:top w:w="43" w:type="dxa"/>
              <w:left w:w="115" w:type="dxa"/>
              <w:bottom w:w="43" w:type="dxa"/>
              <w:right w:w="115" w:type="dxa"/>
            </w:tcMar>
          </w:tcPr>
          <w:p w14:paraId="350E21D4"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Record the client's personal and medical information. </w:t>
            </w:r>
          </w:p>
          <w:p w14:paraId="7A34A4D8" w14:textId="77777777" w:rsidR="0086291E" w:rsidRPr="00CE0852" w:rsidRDefault="0086291E" w:rsidP="0086291E">
            <w:pPr>
              <w:rPr>
                <w:rFonts w:ascii="Times New Roman" w:eastAsia="Times New Roman" w:hAnsi="Times New Roman" w:cs="Times New Roman"/>
                <w:sz w:val="24"/>
                <w:szCs w:val="24"/>
              </w:rPr>
            </w:pPr>
          </w:p>
          <w:p w14:paraId="61EB5EFF" w14:textId="7228D489" w:rsidR="0086291E" w:rsidRPr="00CE0852" w:rsidRDefault="0086291E" w:rsidP="0086291E">
            <w:pPr>
              <w:rPr>
                <w:rFonts w:ascii="Times New Roman" w:eastAsia="Times New Roman" w:hAnsi="Times New Roman" w:cs="Times New Roman"/>
                <w:sz w:val="24"/>
                <w:szCs w:val="24"/>
              </w:rPr>
            </w:pPr>
          </w:p>
        </w:tc>
        <w:tc>
          <w:tcPr>
            <w:tcW w:w="3848" w:type="dxa"/>
          </w:tcPr>
          <w:p w14:paraId="50A4E2B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Recording should include</w:t>
            </w:r>
          </w:p>
          <w:p w14:paraId="609A3DDA" w14:textId="77777777" w:rsidR="0086291E" w:rsidRPr="00CE0852" w:rsidRDefault="0086291E" w:rsidP="0086291E">
            <w:pPr>
              <w:numPr>
                <w:ilvl w:val="0"/>
                <w:numId w:val="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client's name, address, email, and phone number</w:t>
            </w:r>
          </w:p>
          <w:p w14:paraId="1843B6F4" w14:textId="77777777" w:rsidR="0086291E" w:rsidRPr="00CE0852" w:rsidRDefault="0086291E" w:rsidP="0086291E">
            <w:pPr>
              <w:numPr>
                <w:ilvl w:val="0"/>
                <w:numId w:val="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client's lifestyle (e.g., athletic, professional consultant, daycare teacher, stay-at-home mom)</w:t>
            </w:r>
          </w:p>
          <w:p w14:paraId="78CE718C" w14:textId="77777777" w:rsidR="0086291E" w:rsidRPr="00CE0852" w:rsidRDefault="0086291E" w:rsidP="0086291E">
            <w:pPr>
              <w:numPr>
                <w:ilvl w:val="0"/>
                <w:numId w:val="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service history (e.g., box color, relaxers, keratin).</w:t>
            </w:r>
          </w:p>
          <w:p w14:paraId="22E70FEE" w14:textId="77777777" w:rsidR="0086291E" w:rsidRPr="00CE0852" w:rsidRDefault="0086291E" w:rsidP="0086291E">
            <w:pPr>
              <w:numPr>
                <w:ilvl w:val="0"/>
                <w:numId w:val="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history of allergies and reactions to products</w:t>
            </w:r>
          </w:p>
          <w:p w14:paraId="155AF1E8" w14:textId="77777777" w:rsidR="0086291E" w:rsidRPr="00CE0852" w:rsidRDefault="0086291E" w:rsidP="0086291E">
            <w:pPr>
              <w:numPr>
                <w:ilvl w:val="0"/>
                <w:numId w:val="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pertinent medical history (e.g., high blood pressure, allergies, medication).</w:t>
            </w:r>
          </w:p>
          <w:p w14:paraId="5CFF1FF4" w14:textId="77777777" w:rsidR="0086291E" w:rsidRPr="00CE0852" w:rsidRDefault="0086291E" w:rsidP="0086291E">
            <w:pPr>
              <w:spacing w:before="100" w:beforeAutospacing="1" w:after="100" w:afterAutospacing="1"/>
              <w:ind w:left="720"/>
              <w:rPr>
                <w:rFonts w:ascii="Times New Roman" w:eastAsia="Times New Roman" w:hAnsi="Times New Roman" w:cs="Times New Roman"/>
                <w:sz w:val="24"/>
                <w:szCs w:val="24"/>
              </w:rPr>
            </w:pPr>
          </w:p>
          <w:p w14:paraId="67EF887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2C5463D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60E368E" w14:textId="3C252FDA"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should one do with the information that is gathered during the client's consultation?</w:t>
            </w:r>
          </w:p>
          <w:p w14:paraId="1A4FD24F" w14:textId="77777777"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record the results of the service?</w:t>
            </w:r>
          </w:p>
          <w:p w14:paraId="067D7FA6" w14:textId="49AC77D4"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know the client's history of reactions to products?</w:t>
            </w:r>
          </w:p>
          <w:p w14:paraId="1796BE0D" w14:textId="77777777"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know the client's medical history?</w:t>
            </w:r>
          </w:p>
          <w:p w14:paraId="6C5436E7" w14:textId="77777777"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keep the information on the client's card in a secure location?</w:t>
            </w:r>
          </w:p>
          <w:p w14:paraId="7384D87E" w14:textId="77777777" w:rsidR="0086291E" w:rsidRPr="00CE0852" w:rsidRDefault="0086291E" w:rsidP="0086291E">
            <w:pPr>
              <w:numPr>
                <w:ilvl w:val="0"/>
                <w:numId w:val="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questions can help uncover chemical service history?</w:t>
            </w:r>
          </w:p>
          <w:p w14:paraId="1DA85307" w14:textId="4FB0E5B9" w:rsidR="0086291E" w:rsidRPr="00CE0852" w:rsidRDefault="0086291E" w:rsidP="0086291E">
            <w:pPr>
              <w:spacing w:before="100" w:beforeAutospacing="1" w:after="100" w:afterAutospacing="1"/>
              <w:ind w:left="360"/>
              <w:rPr>
                <w:rFonts w:ascii="Times New Roman" w:eastAsia="Times New Roman" w:hAnsi="Times New Roman" w:cs="Times New Roman"/>
                <w:sz w:val="24"/>
                <w:szCs w:val="24"/>
              </w:rPr>
            </w:pPr>
          </w:p>
        </w:tc>
        <w:tc>
          <w:tcPr>
            <w:tcW w:w="2880" w:type="dxa"/>
          </w:tcPr>
          <w:p w14:paraId="50F9E74C" w14:textId="54850B0C"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10.W, 11.C, 11.LU, 11.W</w:t>
            </w:r>
          </w:p>
        </w:tc>
        <w:tc>
          <w:tcPr>
            <w:tcW w:w="2610" w:type="dxa"/>
          </w:tcPr>
          <w:p w14:paraId="0146AAFA" w14:textId="6B8B569F" w:rsidR="0086291E" w:rsidRPr="00CE0852" w:rsidRDefault="0086291E" w:rsidP="0086291E">
            <w:pPr>
              <w:pStyle w:val="ListParagraph"/>
              <w:numPr>
                <w:ilvl w:val="1"/>
                <w:numId w:val="133"/>
              </w:numPr>
              <w:spacing w:before="100" w:beforeAutospacing="1" w:after="100" w:afterAutospacing="1" w:line="259" w:lineRule="auto"/>
              <w:rPr>
                <w:rFonts w:ascii="Times New Roman" w:hAnsi="Times New Roman" w:cs="Times New Roman"/>
                <w:color w:val="444444"/>
                <w:sz w:val="24"/>
                <w:szCs w:val="24"/>
              </w:rPr>
            </w:pPr>
            <w:r w:rsidRPr="00CE0852">
              <w:rPr>
                <w:rFonts w:ascii="Times New Roman" w:hAnsi="Times New Roman" w:cs="Times New Roman"/>
                <w:color w:val="444444"/>
                <w:sz w:val="24"/>
                <w:szCs w:val="24"/>
              </w:rPr>
              <w:t>Orientation and business topics</w:t>
            </w:r>
          </w:p>
          <w:p w14:paraId="40F8BF90" w14:textId="77777777" w:rsidR="0086291E" w:rsidRPr="00CE0852" w:rsidRDefault="0086291E" w:rsidP="0086291E">
            <w:pPr>
              <w:spacing w:before="100" w:beforeAutospacing="1" w:after="100" w:afterAutospacing="1"/>
              <w:ind w:left="366"/>
              <w:rPr>
                <w:rFonts w:ascii="Times New Roman" w:hAnsi="Times New Roman" w:cs="Times New Roman"/>
                <w:color w:val="444444"/>
                <w:sz w:val="24"/>
                <w:szCs w:val="24"/>
              </w:rPr>
            </w:pPr>
            <w:r w:rsidRPr="00CE0852">
              <w:rPr>
                <w:rFonts w:ascii="Times New Roman" w:hAnsi="Times New Roman" w:cs="Times New Roman"/>
                <w:color w:val="444444"/>
                <w:sz w:val="24"/>
                <w:szCs w:val="24"/>
              </w:rPr>
              <w:t>b. Management</w:t>
            </w:r>
          </w:p>
          <w:p w14:paraId="4FC2A426" w14:textId="77777777" w:rsidR="0086291E" w:rsidRPr="00CE0852" w:rsidRDefault="0086291E" w:rsidP="0086291E">
            <w:pPr>
              <w:spacing w:before="100" w:beforeAutospacing="1" w:after="100" w:afterAutospacing="1"/>
              <w:ind w:left="366"/>
              <w:rPr>
                <w:rFonts w:ascii="Times New Roman" w:hAnsi="Times New Roman" w:cs="Times New Roman"/>
                <w:color w:val="444444"/>
                <w:sz w:val="24"/>
                <w:szCs w:val="24"/>
              </w:rPr>
            </w:pPr>
            <w:r w:rsidRPr="00CE0852">
              <w:rPr>
                <w:rFonts w:ascii="Times New Roman" w:hAnsi="Times New Roman" w:cs="Times New Roman"/>
                <w:color w:val="444444"/>
                <w:sz w:val="24"/>
                <w:szCs w:val="24"/>
              </w:rPr>
              <w:t>f. Client records and confidentiality</w:t>
            </w:r>
          </w:p>
          <w:p w14:paraId="69CC820D" w14:textId="6F6E172F" w:rsidR="0086291E" w:rsidRPr="00CE0852" w:rsidRDefault="0086291E" w:rsidP="0086291E">
            <w:pPr>
              <w:spacing w:before="100" w:beforeAutospacing="1" w:after="100" w:afterAutospacing="1"/>
              <w:ind w:left="366"/>
              <w:rPr>
                <w:rFonts w:ascii="Times New Roman" w:hAnsi="Times New Roman" w:cs="Times New Roman"/>
                <w:color w:val="444444"/>
                <w:sz w:val="24"/>
                <w:szCs w:val="24"/>
              </w:rPr>
            </w:pPr>
            <w:r w:rsidRPr="00CE0852">
              <w:rPr>
                <w:rFonts w:ascii="Times New Roman" w:hAnsi="Times New Roman" w:cs="Times New Roman"/>
                <w:color w:val="444444"/>
                <w:sz w:val="24"/>
                <w:szCs w:val="24"/>
              </w:rPr>
              <w:t>g. Professional ethics and practices</w:t>
            </w:r>
          </w:p>
          <w:p w14:paraId="5A66C344" w14:textId="6E37B2F3" w:rsidR="0086291E" w:rsidRPr="00CE0852" w:rsidRDefault="0086291E" w:rsidP="0086291E">
            <w:pPr>
              <w:pStyle w:val="ListParagraph"/>
              <w:numPr>
                <w:ilvl w:val="0"/>
                <w:numId w:val="131"/>
              </w:numPr>
              <w:spacing w:before="100" w:beforeAutospacing="1" w:after="100" w:afterAutospacing="1"/>
              <w:rPr>
                <w:rFonts w:ascii="Times New Roman" w:hAnsi="Times New Roman" w:cs="Times New Roman"/>
                <w:color w:val="444444"/>
                <w:sz w:val="24"/>
                <w:szCs w:val="24"/>
              </w:rPr>
            </w:pPr>
            <w:r w:rsidRPr="00CE0852">
              <w:rPr>
                <w:rFonts w:ascii="Times New Roman" w:eastAsia="Times New Roman" w:hAnsi="Times New Roman" w:cs="Times New Roman"/>
                <w:sz w:val="24"/>
                <w:szCs w:val="24"/>
              </w:rPr>
              <w:t>Exam Domain II.A</w:t>
            </w:r>
          </w:p>
        </w:tc>
        <w:tc>
          <w:tcPr>
            <w:tcW w:w="2250" w:type="dxa"/>
          </w:tcPr>
          <w:p w14:paraId="0AB57E9E" w14:textId="77777777" w:rsidR="00472F03" w:rsidRPr="00AA75E4" w:rsidRDefault="00472F03" w:rsidP="00472F03">
            <w:pPr>
              <w:spacing w:before="100" w:beforeAutospacing="1" w:after="100" w:afterAutospacing="1"/>
              <w:rPr>
                <w:rFonts w:ascii="Times New Roman" w:hAnsi="Times New Roman" w:cs="Times New Roman"/>
                <w:color w:val="444444"/>
                <w:sz w:val="24"/>
                <w:szCs w:val="24"/>
              </w:rPr>
            </w:pPr>
            <w:r w:rsidRPr="00AA75E4">
              <w:rPr>
                <w:rFonts w:ascii="Times New Roman" w:hAnsi="Times New Roman" w:cs="Times New Roman"/>
                <w:color w:val="444444"/>
                <w:sz w:val="24"/>
                <w:szCs w:val="24"/>
              </w:rPr>
              <w:t>Occupational Scrapbook</w:t>
            </w:r>
          </w:p>
          <w:p w14:paraId="422DAA63" w14:textId="6FC7254C" w:rsidR="0086291E" w:rsidRPr="00472F03" w:rsidRDefault="00472F03" w:rsidP="00472F03">
            <w:pPr>
              <w:spacing w:before="100" w:beforeAutospacing="1" w:after="100" w:afterAutospacing="1"/>
              <w:rPr>
                <w:rFonts w:ascii="Times New Roman" w:hAnsi="Times New Roman" w:cs="Times New Roman"/>
                <w:color w:val="444444"/>
                <w:sz w:val="24"/>
                <w:szCs w:val="24"/>
              </w:rPr>
            </w:pPr>
            <w:r w:rsidRPr="00AA75E4">
              <w:rPr>
                <w:rFonts w:ascii="Times New Roman" w:hAnsi="Times New Roman" w:cs="Times New Roman"/>
                <w:color w:val="444444"/>
                <w:sz w:val="24"/>
                <w:szCs w:val="24"/>
              </w:rPr>
              <w:t>Outstanding Chapter</w:t>
            </w:r>
          </w:p>
        </w:tc>
      </w:tr>
      <w:tr w:rsidR="0086291E" w:rsidRPr="00CE0852" w14:paraId="322CF752" w14:textId="6CEE80B6" w:rsidTr="000003C8">
        <w:tc>
          <w:tcPr>
            <w:tcW w:w="590" w:type="dxa"/>
            <w:shd w:val="clear" w:color="auto" w:fill="FFFFFF" w:themeFill="background1"/>
          </w:tcPr>
          <w:p w14:paraId="794F6029" w14:textId="4F20309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61</w:t>
            </w:r>
          </w:p>
        </w:tc>
        <w:tc>
          <w:tcPr>
            <w:tcW w:w="3117" w:type="dxa"/>
            <w:shd w:val="clear" w:color="auto" w:fill="FFFFFF" w:themeFill="background1"/>
            <w:tcMar>
              <w:top w:w="43" w:type="dxa"/>
              <w:left w:w="115" w:type="dxa"/>
              <w:bottom w:w="43" w:type="dxa"/>
              <w:right w:w="115" w:type="dxa"/>
            </w:tcMar>
          </w:tcPr>
          <w:p w14:paraId="1B386F2D" w14:textId="48DD35F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Analyze the client's scalp and hair for abnormal conditions. </w:t>
            </w:r>
          </w:p>
        </w:tc>
        <w:tc>
          <w:tcPr>
            <w:tcW w:w="3848" w:type="dxa"/>
          </w:tcPr>
          <w:p w14:paraId="0242B2E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Analysis should include</w:t>
            </w:r>
          </w:p>
          <w:p w14:paraId="53D69F56" w14:textId="77777777" w:rsidR="0086291E" w:rsidRPr="00CE0852" w:rsidRDefault="0086291E" w:rsidP="0086291E">
            <w:pPr>
              <w:numPr>
                <w:ilvl w:val="0"/>
                <w:numId w:val="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inspecting the client's scalp and hair</w:t>
            </w:r>
          </w:p>
          <w:p w14:paraId="6BAB8866" w14:textId="77777777" w:rsidR="0086291E" w:rsidRPr="00CE0852" w:rsidRDefault="0086291E" w:rsidP="0086291E">
            <w:pPr>
              <w:numPr>
                <w:ilvl w:val="0"/>
                <w:numId w:val="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recognizing diseases, disorders, or abnormal conditions</w:t>
            </w:r>
          </w:p>
          <w:p w14:paraId="2E9C9FF3" w14:textId="77777777" w:rsidR="0086291E" w:rsidRPr="00CE0852" w:rsidRDefault="0086291E" w:rsidP="0086291E">
            <w:pPr>
              <w:numPr>
                <w:ilvl w:val="0"/>
                <w:numId w:val="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evaluating the client’s hair condition</w:t>
            </w:r>
          </w:p>
          <w:p w14:paraId="10E5D696" w14:textId="49B10086" w:rsidR="0086291E" w:rsidRPr="00CE0852" w:rsidRDefault="0086291E" w:rsidP="0086291E">
            <w:pPr>
              <w:numPr>
                <w:ilvl w:val="0"/>
                <w:numId w:val="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employing the pH scale to determine the proper products to use.</w:t>
            </w:r>
          </w:p>
        </w:tc>
        <w:tc>
          <w:tcPr>
            <w:tcW w:w="3600" w:type="dxa"/>
          </w:tcPr>
          <w:p w14:paraId="3FC5732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BDB5165" w14:textId="7BAFCC87" w:rsidR="0086291E" w:rsidRPr="00CE0852" w:rsidRDefault="0086291E" w:rsidP="0086291E">
            <w:pPr>
              <w:numPr>
                <w:ilvl w:val="0"/>
                <w:numId w:val="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recognizing hair and scalp disorders?</w:t>
            </w:r>
          </w:p>
          <w:p w14:paraId="47CE4318" w14:textId="77777777" w:rsidR="0086291E" w:rsidRPr="00CE0852" w:rsidRDefault="0086291E" w:rsidP="0086291E">
            <w:pPr>
              <w:numPr>
                <w:ilvl w:val="0"/>
                <w:numId w:val="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signs and symptoms of a contagious disorder?</w:t>
            </w:r>
          </w:p>
          <w:p w14:paraId="7EE805B0" w14:textId="77777777" w:rsidR="0086291E" w:rsidRPr="00CE0852" w:rsidRDefault="0086291E" w:rsidP="0086291E">
            <w:pPr>
              <w:numPr>
                <w:ilvl w:val="0"/>
                <w:numId w:val="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is a disorder distinguished from a disease?</w:t>
            </w:r>
          </w:p>
          <w:p w14:paraId="03E7DA8E" w14:textId="77777777" w:rsidR="0086291E" w:rsidRPr="00CE0852" w:rsidRDefault="0086291E" w:rsidP="0086291E">
            <w:pPr>
              <w:numPr>
                <w:ilvl w:val="0"/>
                <w:numId w:val="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conditions require refusal of service?</w:t>
            </w:r>
          </w:p>
          <w:p w14:paraId="5F0DDEE6" w14:textId="198F3F0C" w:rsidR="0086291E" w:rsidRPr="00CE0852" w:rsidRDefault="0086291E" w:rsidP="0086291E">
            <w:pPr>
              <w:spacing w:before="100" w:beforeAutospacing="1" w:after="100" w:afterAutospacing="1"/>
              <w:ind w:left="360"/>
              <w:rPr>
                <w:rFonts w:ascii="Times New Roman" w:eastAsia="Times New Roman" w:hAnsi="Times New Roman" w:cs="Times New Roman"/>
                <w:sz w:val="24"/>
                <w:szCs w:val="24"/>
              </w:rPr>
            </w:pPr>
          </w:p>
        </w:tc>
        <w:tc>
          <w:tcPr>
            <w:tcW w:w="2880" w:type="dxa"/>
          </w:tcPr>
          <w:p w14:paraId="79BB69F0" w14:textId="23B288E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7F3C2C1F" w14:textId="77777777" w:rsidR="0086291E" w:rsidRPr="00CE0852" w:rsidRDefault="0086291E" w:rsidP="0086291E">
            <w:pPr>
              <w:pStyle w:val="ListParagraph"/>
              <w:numPr>
                <w:ilvl w:val="1"/>
                <w:numId w:val="1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A2176E6"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67B57C88" w14:textId="0CDFD45C" w:rsidR="0086291E" w:rsidRPr="00CE0852" w:rsidRDefault="0086291E" w:rsidP="0086291E">
            <w:pPr>
              <w:pStyle w:val="ListParagraph"/>
              <w:numPr>
                <w:ilvl w:val="1"/>
                <w:numId w:val="13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090274EC" w14:textId="77777777" w:rsidR="0086291E" w:rsidRPr="00CE0852" w:rsidRDefault="0086291E" w:rsidP="0086291E">
            <w:pPr>
              <w:pStyle w:val="ListParagraph"/>
              <w:numPr>
                <w:ilvl w:val="2"/>
                <w:numId w:val="132"/>
              </w:numPr>
              <w:spacing w:before="100" w:beforeAutospacing="1" w:after="100" w:afterAutospacing="1"/>
              <w:ind w:left="636" w:hanging="27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244F26B1"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361DA696" w14:textId="14B58F45"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II.A</w:t>
            </w:r>
          </w:p>
        </w:tc>
        <w:tc>
          <w:tcPr>
            <w:tcW w:w="2250" w:type="dxa"/>
          </w:tcPr>
          <w:p w14:paraId="1E648AA6" w14:textId="57118FBB" w:rsidR="00472F03" w:rsidRPr="00AA75E4" w:rsidRDefault="00472F03" w:rsidP="00472F03">
            <w:pPr>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w:t>
            </w:r>
            <w:r>
              <w:rPr>
                <w:rFonts w:ascii="Times New Roman" w:eastAsia="Times New Roman" w:hAnsi="Times New Roman" w:cs="Times New Roman"/>
                <w:sz w:val="24"/>
                <w:szCs w:val="24"/>
              </w:rPr>
              <w:t>p</w:t>
            </w:r>
            <w:r w:rsidRPr="00AA75E4">
              <w:rPr>
                <w:rFonts w:ascii="Times New Roman" w:eastAsia="Times New Roman" w:hAnsi="Times New Roman" w:cs="Times New Roman"/>
                <w:sz w:val="24"/>
                <w:szCs w:val="24"/>
              </w:rPr>
              <w:t>ational Health and</w:t>
            </w:r>
            <w:r>
              <w:rPr>
                <w:rFonts w:ascii="Times New Roman" w:eastAsia="Times New Roman" w:hAnsi="Times New Roman" w:cs="Times New Roman"/>
                <w:sz w:val="24"/>
                <w:szCs w:val="24"/>
              </w:rPr>
              <w:t xml:space="preserve"> </w:t>
            </w:r>
            <w:r w:rsidRPr="00AA75E4">
              <w:rPr>
                <w:rFonts w:ascii="Times New Roman" w:eastAsia="Times New Roman" w:hAnsi="Times New Roman" w:cs="Times New Roman"/>
                <w:sz w:val="24"/>
                <w:szCs w:val="24"/>
              </w:rPr>
              <w:t>Safety</w:t>
            </w:r>
          </w:p>
          <w:p w14:paraId="14CCC3C6" w14:textId="1227C06C"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tc>
      </w:tr>
      <w:tr w:rsidR="0086291E" w:rsidRPr="00CE0852" w14:paraId="1347A860" w14:textId="0E7F4DF0" w:rsidTr="000003C8">
        <w:tc>
          <w:tcPr>
            <w:tcW w:w="590" w:type="dxa"/>
            <w:shd w:val="clear" w:color="auto" w:fill="FFFFFF" w:themeFill="background1"/>
          </w:tcPr>
          <w:p w14:paraId="42BDD5EE" w14:textId="6141E30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62</w:t>
            </w:r>
          </w:p>
        </w:tc>
        <w:tc>
          <w:tcPr>
            <w:tcW w:w="3117" w:type="dxa"/>
            <w:shd w:val="clear" w:color="auto" w:fill="FFFFFF" w:themeFill="background1"/>
            <w:tcMar>
              <w:top w:w="43" w:type="dxa"/>
              <w:left w:w="115" w:type="dxa"/>
              <w:bottom w:w="43" w:type="dxa"/>
              <w:right w:w="115" w:type="dxa"/>
            </w:tcMar>
          </w:tcPr>
          <w:p w14:paraId="37B03D58"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Discuss possible irregularities of scalp and hair conditions.</w:t>
            </w:r>
          </w:p>
          <w:p w14:paraId="0218CF7F" w14:textId="160B8CEC" w:rsidR="0086291E" w:rsidRPr="00CE0852" w:rsidRDefault="0086291E" w:rsidP="0086291E">
            <w:pPr>
              <w:rPr>
                <w:rFonts w:ascii="Times New Roman" w:eastAsia="Times New Roman" w:hAnsi="Times New Roman" w:cs="Times New Roman"/>
                <w:sz w:val="24"/>
                <w:szCs w:val="24"/>
              </w:rPr>
            </w:pPr>
          </w:p>
        </w:tc>
        <w:tc>
          <w:tcPr>
            <w:tcW w:w="3848" w:type="dxa"/>
          </w:tcPr>
          <w:p w14:paraId="7F2E27B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Discussion should include</w:t>
            </w:r>
          </w:p>
          <w:p w14:paraId="28B69403" w14:textId="77777777" w:rsidR="0086291E" w:rsidRPr="00CE0852" w:rsidRDefault="0086291E" w:rsidP="0086291E">
            <w:pPr>
              <w:numPr>
                <w:ilvl w:val="0"/>
                <w:numId w:val="3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explaining irregular hair and scalp conditions</w:t>
            </w:r>
          </w:p>
          <w:p w14:paraId="7F590CBB" w14:textId="77777777" w:rsidR="0086291E" w:rsidRPr="00CE0852" w:rsidRDefault="0086291E" w:rsidP="0086291E">
            <w:pPr>
              <w:numPr>
                <w:ilvl w:val="0"/>
                <w:numId w:val="3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determining what is treatable and non-treatable in the salon.</w:t>
            </w:r>
          </w:p>
          <w:p w14:paraId="4CE0DD5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E48657C"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407087A" w14:textId="63259828" w:rsidR="0086291E" w:rsidRPr="00CE0852" w:rsidRDefault="0086291E" w:rsidP="0086291E">
            <w:pPr>
              <w:numPr>
                <w:ilvl w:val="0"/>
                <w:numId w:val="3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treatable and non-treatable conditions?</w:t>
            </w:r>
          </w:p>
          <w:p w14:paraId="5CDCF674" w14:textId="77777777" w:rsidR="0086291E" w:rsidRPr="00CE0852" w:rsidRDefault="0086291E" w:rsidP="0086291E">
            <w:pPr>
              <w:numPr>
                <w:ilvl w:val="0"/>
                <w:numId w:val="3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the client be told of an irregular scalp condition?</w:t>
            </w:r>
          </w:p>
          <w:p w14:paraId="0CDCF24A" w14:textId="29EF0B0A" w:rsidR="0086291E" w:rsidRPr="00CE0852" w:rsidRDefault="0086291E" w:rsidP="0086291E">
            <w:pPr>
              <w:numPr>
                <w:ilvl w:val="0"/>
                <w:numId w:val="3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When should one encourage a client to consult with a doctor? </w:t>
            </w:r>
          </w:p>
        </w:tc>
        <w:tc>
          <w:tcPr>
            <w:tcW w:w="2880" w:type="dxa"/>
          </w:tcPr>
          <w:p w14:paraId="35E06783" w14:textId="1EC4662F"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p w14:paraId="01817B0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p w14:paraId="0D08C95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p w14:paraId="6896E52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p w14:paraId="04EFC00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3FDADAD4" w14:textId="77777777" w:rsidR="0086291E" w:rsidRPr="00CE0852" w:rsidRDefault="0086291E" w:rsidP="0086291E">
            <w:pPr>
              <w:pStyle w:val="ListParagraph"/>
              <w:numPr>
                <w:ilvl w:val="1"/>
                <w:numId w:val="1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4A09DC18"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774D5FD4" w14:textId="77777777" w:rsidR="0086291E" w:rsidRPr="00CE0852" w:rsidRDefault="0086291E" w:rsidP="0086291E">
            <w:pPr>
              <w:pStyle w:val="ListParagraph"/>
              <w:numPr>
                <w:ilvl w:val="1"/>
                <w:numId w:val="13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4AC1665E" w14:textId="77777777" w:rsidR="0086291E" w:rsidRPr="00CE0852" w:rsidRDefault="0086291E" w:rsidP="0086291E">
            <w:pPr>
              <w:pStyle w:val="ListParagraph"/>
              <w:numPr>
                <w:ilvl w:val="2"/>
                <w:numId w:val="134"/>
              </w:numPr>
              <w:spacing w:before="100" w:beforeAutospacing="1" w:after="100" w:afterAutospacing="1"/>
              <w:ind w:left="636" w:hanging="27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0EC9A637"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71A97820" w14:textId="200A7A7F"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and II.C</w:t>
            </w:r>
          </w:p>
        </w:tc>
        <w:tc>
          <w:tcPr>
            <w:tcW w:w="2250" w:type="dxa"/>
          </w:tcPr>
          <w:p w14:paraId="75606C6B" w14:textId="77777777" w:rsidR="00472F03" w:rsidRPr="00AA75E4" w:rsidRDefault="00472F03" w:rsidP="00472F03">
            <w:pPr>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w:t>
            </w:r>
            <w:r>
              <w:rPr>
                <w:rFonts w:ascii="Times New Roman" w:eastAsia="Times New Roman" w:hAnsi="Times New Roman" w:cs="Times New Roman"/>
                <w:sz w:val="24"/>
                <w:szCs w:val="24"/>
              </w:rPr>
              <w:t>p</w:t>
            </w:r>
            <w:r w:rsidRPr="00AA75E4">
              <w:rPr>
                <w:rFonts w:ascii="Times New Roman" w:eastAsia="Times New Roman" w:hAnsi="Times New Roman" w:cs="Times New Roman"/>
                <w:sz w:val="24"/>
                <w:szCs w:val="24"/>
              </w:rPr>
              <w:t>ational Health and</w:t>
            </w:r>
            <w:r>
              <w:rPr>
                <w:rFonts w:ascii="Times New Roman" w:eastAsia="Times New Roman" w:hAnsi="Times New Roman" w:cs="Times New Roman"/>
                <w:sz w:val="24"/>
                <w:szCs w:val="24"/>
              </w:rPr>
              <w:t xml:space="preserve"> </w:t>
            </w:r>
            <w:r w:rsidRPr="00AA75E4">
              <w:rPr>
                <w:rFonts w:ascii="Times New Roman" w:eastAsia="Times New Roman" w:hAnsi="Times New Roman" w:cs="Times New Roman"/>
                <w:sz w:val="24"/>
                <w:szCs w:val="24"/>
              </w:rPr>
              <w:t>Safety</w:t>
            </w:r>
          </w:p>
          <w:p w14:paraId="44DD9CD8" w14:textId="0F2C41A1"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tc>
      </w:tr>
      <w:tr w:rsidR="0086291E" w:rsidRPr="00CE0852" w14:paraId="54460C2C" w14:textId="04D6EE34" w:rsidTr="000003C8">
        <w:tc>
          <w:tcPr>
            <w:tcW w:w="590" w:type="dxa"/>
            <w:shd w:val="clear" w:color="auto" w:fill="D0CECE" w:themeFill="background2" w:themeFillShade="E6"/>
          </w:tcPr>
          <w:p w14:paraId="2946F98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597E9288" w14:textId="07C4F065"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Performing Scalp and Hair Care</w:t>
            </w:r>
          </w:p>
        </w:tc>
        <w:tc>
          <w:tcPr>
            <w:tcW w:w="3848" w:type="dxa"/>
            <w:shd w:val="clear" w:color="auto" w:fill="D0CECE" w:themeFill="background2" w:themeFillShade="E6"/>
          </w:tcPr>
          <w:p w14:paraId="1FF6536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5D5D02EC" w14:textId="6998A4C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3648F1E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74A9990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447CEB4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33420374" w14:textId="075BBB79" w:rsidTr="000003C8">
        <w:tc>
          <w:tcPr>
            <w:tcW w:w="590" w:type="dxa"/>
            <w:shd w:val="clear" w:color="auto" w:fill="FFFFFF" w:themeFill="background1"/>
          </w:tcPr>
          <w:p w14:paraId="52BF3C1D" w14:textId="16A84DA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63</w:t>
            </w:r>
          </w:p>
        </w:tc>
        <w:tc>
          <w:tcPr>
            <w:tcW w:w="3117" w:type="dxa"/>
            <w:shd w:val="clear" w:color="auto" w:fill="FFFFFF" w:themeFill="background1"/>
            <w:tcMar>
              <w:top w:w="43" w:type="dxa"/>
              <w:left w:w="115" w:type="dxa"/>
              <w:bottom w:w="43" w:type="dxa"/>
              <w:right w:w="115" w:type="dxa"/>
            </w:tcMar>
          </w:tcPr>
          <w:p w14:paraId="1E4DD82A" w14:textId="1352F8E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Conduct the client consultation regarding the use of hair products. </w:t>
            </w:r>
          </w:p>
        </w:tc>
        <w:tc>
          <w:tcPr>
            <w:tcW w:w="3848" w:type="dxa"/>
          </w:tcPr>
          <w:p w14:paraId="0FB54A5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Conducting a consultation should include</w:t>
            </w:r>
          </w:p>
          <w:p w14:paraId="38F125FF" w14:textId="77777777" w:rsidR="0086291E" w:rsidRPr="00CE0852" w:rsidRDefault="0086291E" w:rsidP="0086291E">
            <w:pPr>
              <w:numPr>
                <w:ilvl w:val="0"/>
                <w:numId w:val="4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asking questions about the client's product use</w:t>
            </w:r>
          </w:p>
          <w:p w14:paraId="164B8B4B" w14:textId="77777777" w:rsidR="0086291E" w:rsidRPr="00CE0852" w:rsidRDefault="0086291E" w:rsidP="0086291E">
            <w:pPr>
              <w:numPr>
                <w:ilvl w:val="0"/>
                <w:numId w:val="4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asking questions about known allergies</w:t>
            </w:r>
          </w:p>
          <w:p w14:paraId="6B2B860C" w14:textId="77777777" w:rsidR="0086291E" w:rsidRPr="00CE0852" w:rsidRDefault="0086291E" w:rsidP="0086291E">
            <w:pPr>
              <w:numPr>
                <w:ilvl w:val="0"/>
                <w:numId w:val="4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determining the client's needs</w:t>
            </w:r>
          </w:p>
          <w:p w14:paraId="7FC27756" w14:textId="77777777" w:rsidR="0086291E" w:rsidRPr="00CE0852" w:rsidRDefault="0086291E" w:rsidP="0086291E">
            <w:pPr>
              <w:numPr>
                <w:ilvl w:val="0"/>
                <w:numId w:val="4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determining the services that meet the client's needs.</w:t>
            </w:r>
          </w:p>
          <w:p w14:paraId="73944F7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5BFDAE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DB6AB4C" w14:textId="6C804238" w:rsidR="0086291E" w:rsidRPr="00CE0852" w:rsidRDefault="0086291E" w:rsidP="0086291E">
            <w:pPr>
              <w:numPr>
                <w:ilvl w:val="0"/>
                <w:numId w:val="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one prepare for a client consultation?</w:t>
            </w:r>
          </w:p>
          <w:p w14:paraId="23D65781" w14:textId="77777777" w:rsidR="0086291E" w:rsidRPr="00CE0852" w:rsidRDefault="0086291E" w:rsidP="0086291E">
            <w:pPr>
              <w:numPr>
                <w:ilvl w:val="0"/>
                <w:numId w:val="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consulting with clients important?</w:t>
            </w:r>
          </w:p>
          <w:p w14:paraId="70E7C1FB" w14:textId="77777777" w:rsidR="0086291E" w:rsidRPr="00CE0852" w:rsidRDefault="0086291E" w:rsidP="0086291E">
            <w:pPr>
              <w:numPr>
                <w:ilvl w:val="0"/>
                <w:numId w:val="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skills are needed when consulting with clients?</w:t>
            </w:r>
          </w:p>
          <w:p w14:paraId="2B6A977B" w14:textId="2AFE4881" w:rsidR="0086291E" w:rsidRPr="00CE0852" w:rsidRDefault="0086291E" w:rsidP="0086291E">
            <w:pPr>
              <w:numPr>
                <w:ilvl w:val="0"/>
                <w:numId w:val="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privacy issues should be considered when consulting with clients?</w:t>
            </w:r>
          </w:p>
        </w:tc>
        <w:tc>
          <w:tcPr>
            <w:tcW w:w="2880" w:type="dxa"/>
          </w:tcPr>
          <w:p w14:paraId="6F2DA89A" w14:textId="1B940F0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7F278C2F" w14:textId="77777777" w:rsidR="0086291E" w:rsidRPr="00CE0852" w:rsidRDefault="0086291E" w:rsidP="0086291E">
            <w:pPr>
              <w:pStyle w:val="ListParagraph"/>
              <w:numPr>
                <w:ilvl w:val="1"/>
                <w:numId w:val="1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2B39DFB6"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66480DAD" w14:textId="77777777" w:rsidR="0086291E" w:rsidRPr="00CE0852" w:rsidRDefault="0086291E" w:rsidP="0086291E">
            <w:pPr>
              <w:pStyle w:val="ListParagraph"/>
              <w:numPr>
                <w:ilvl w:val="1"/>
                <w:numId w:val="13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6DF46749" w14:textId="77777777" w:rsidR="0086291E" w:rsidRPr="00CE0852" w:rsidRDefault="0086291E" w:rsidP="0086291E">
            <w:pPr>
              <w:pStyle w:val="ListParagraph"/>
              <w:numPr>
                <w:ilvl w:val="2"/>
                <w:numId w:val="135"/>
              </w:numPr>
              <w:spacing w:before="100" w:beforeAutospacing="1" w:after="100" w:afterAutospacing="1"/>
              <w:ind w:left="636" w:hanging="27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1E4A02EA"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5E45DAF6" w14:textId="59395489"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II.A</w:t>
            </w:r>
          </w:p>
        </w:tc>
        <w:tc>
          <w:tcPr>
            <w:tcW w:w="2250" w:type="dxa"/>
          </w:tcPr>
          <w:p w14:paraId="6533C3E8" w14:textId="1B7D2B66"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tc>
      </w:tr>
      <w:tr w:rsidR="0086291E" w:rsidRPr="00CE0852" w14:paraId="0E148670" w14:textId="0DEF88E8" w:rsidTr="000003C8">
        <w:tc>
          <w:tcPr>
            <w:tcW w:w="590" w:type="dxa"/>
            <w:shd w:val="clear" w:color="auto" w:fill="FFFFFF" w:themeFill="background1"/>
          </w:tcPr>
          <w:p w14:paraId="697D7771" w14:textId="759F4EB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64</w:t>
            </w:r>
          </w:p>
        </w:tc>
        <w:tc>
          <w:tcPr>
            <w:tcW w:w="3117" w:type="dxa"/>
            <w:shd w:val="clear" w:color="auto" w:fill="FFFFFF" w:themeFill="background1"/>
            <w:tcMar>
              <w:top w:w="43" w:type="dxa"/>
              <w:left w:w="115" w:type="dxa"/>
              <w:bottom w:w="43" w:type="dxa"/>
              <w:right w:w="115" w:type="dxa"/>
            </w:tcMar>
          </w:tcPr>
          <w:p w14:paraId="068B54B5" w14:textId="18AC8B7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 the appropriate service draping to the client.</w:t>
            </w:r>
          </w:p>
        </w:tc>
        <w:tc>
          <w:tcPr>
            <w:tcW w:w="3848" w:type="dxa"/>
          </w:tcPr>
          <w:p w14:paraId="5759CC7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Application should include</w:t>
            </w:r>
          </w:p>
          <w:p w14:paraId="2B054C84" w14:textId="77777777"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asking the client to remove and secure all relevant jewelry</w:t>
            </w:r>
          </w:p>
          <w:p w14:paraId="05553DA5" w14:textId="77777777"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turning the client's collar to the inside, if applicable</w:t>
            </w:r>
          </w:p>
          <w:p w14:paraId="322AA6AE" w14:textId="77777777"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determining dry, wet, or chemical draping </w:t>
            </w:r>
          </w:p>
          <w:p w14:paraId="29491C7B" w14:textId="77777777"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placing the towel lengthwise across the client's shoulders</w:t>
            </w:r>
          </w:p>
          <w:p w14:paraId="74D66828" w14:textId="77777777"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draping a plastic or waterproof cape over the towel and fastening the cape in the back</w:t>
            </w:r>
          </w:p>
          <w:p w14:paraId="38E48E5D" w14:textId="6066BFB0" w:rsidR="0086291E" w:rsidRPr="00CE0852" w:rsidRDefault="0086291E" w:rsidP="0086291E">
            <w:pPr>
              <w:numPr>
                <w:ilvl w:val="0"/>
                <w:numId w:val="4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placing another towel over the cape and securing it in the front with a clip for chemical services.</w:t>
            </w:r>
          </w:p>
        </w:tc>
        <w:tc>
          <w:tcPr>
            <w:tcW w:w="3600" w:type="dxa"/>
          </w:tcPr>
          <w:p w14:paraId="1DC156C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F757B41" w14:textId="39A0A510" w:rsidR="0086291E" w:rsidRPr="00CE0852" w:rsidRDefault="0086291E" w:rsidP="0086291E">
            <w:pPr>
              <w:numPr>
                <w:ilvl w:val="0"/>
                <w:numId w:val="4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the towel?</w:t>
            </w:r>
          </w:p>
          <w:p w14:paraId="59067BA6" w14:textId="77777777" w:rsidR="0086291E" w:rsidRPr="00CE0852" w:rsidRDefault="0086291E" w:rsidP="0086291E">
            <w:pPr>
              <w:numPr>
                <w:ilvl w:val="0"/>
                <w:numId w:val="4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advantages and disadvantages of different types of capes?</w:t>
            </w:r>
          </w:p>
          <w:p w14:paraId="68C28610" w14:textId="77777777" w:rsidR="0086291E" w:rsidRPr="00CE0852" w:rsidRDefault="0086291E" w:rsidP="0086291E">
            <w:pPr>
              <w:numPr>
                <w:ilvl w:val="0"/>
                <w:numId w:val="4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methods for securing the towel and drape?</w:t>
            </w:r>
          </w:p>
          <w:p w14:paraId="2A3D55E2" w14:textId="1BB9906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284643B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0A6FF67" w14:textId="77777777" w:rsidR="0086291E" w:rsidRPr="00CE0852" w:rsidRDefault="0086291E" w:rsidP="0086291E">
            <w:pPr>
              <w:pStyle w:val="ListParagraph"/>
              <w:numPr>
                <w:ilvl w:val="1"/>
                <w:numId w:val="1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17C6479"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4739B441" w14:textId="77777777" w:rsidR="0086291E" w:rsidRPr="00CE0852" w:rsidRDefault="0086291E" w:rsidP="0086291E">
            <w:pPr>
              <w:pStyle w:val="ListParagraph"/>
              <w:numPr>
                <w:ilvl w:val="1"/>
                <w:numId w:val="13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0BC4F9F5" w14:textId="77777777" w:rsidR="0086291E" w:rsidRPr="00CE0852" w:rsidRDefault="0086291E" w:rsidP="0086291E">
            <w:pPr>
              <w:pStyle w:val="ListParagraph"/>
              <w:rPr>
                <w:rFonts w:ascii="Times New Roman" w:eastAsia="Times New Roman" w:hAnsi="Times New Roman" w:cs="Times New Roman"/>
                <w:sz w:val="24"/>
                <w:szCs w:val="24"/>
              </w:rPr>
            </w:pPr>
          </w:p>
          <w:p w14:paraId="1EB5E567" w14:textId="77777777" w:rsidR="0086291E" w:rsidRPr="00CE0852" w:rsidRDefault="0086291E" w:rsidP="0086291E">
            <w:pPr>
              <w:pStyle w:val="ListParagraph"/>
              <w:numPr>
                <w:ilvl w:val="2"/>
                <w:numId w:val="13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66191001" w14:textId="05809BA6" w:rsidR="0086291E" w:rsidRPr="00CE0852" w:rsidRDefault="0086291E" w:rsidP="0086291E">
            <w:pPr>
              <w:pStyle w:val="ListParagraph"/>
              <w:numPr>
                <w:ilvl w:val="2"/>
                <w:numId w:val="13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manipulations, and treatments</w:t>
            </w:r>
          </w:p>
          <w:p w14:paraId="432E5924"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1E655665" w14:textId="2AF7136B"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II.B, II.C</w:t>
            </w:r>
          </w:p>
        </w:tc>
        <w:tc>
          <w:tcPr>
            <w:tcW w:w="2250" w:type="dxa"/>
          </w:tcPr>
          <w:p w14:paraId="7AD1FBFD"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3963D5CB" w14:textId="64BD0AB9"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60121E39" w14:textId="460D9859" w:rsidTr="000003C8">
        <w:tc>
          <w:tcPr>
            <w:tcW w:w="590" w:type="dxa"/>
            <w:shd w:val="clear" w:color="auto" w:fill="FFFFFF" w:themeFill="background1"/>
          </w:tcPr>
          <w:p w14:paraId="2069B858" w14:textId="667AEA3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65</w:t>
            </w:r>
          </w:p>
        </w:tc>
        <w:tc>
          <w:tcPr>
            <w:tcW w:w="3117" w:type="dxa"/>
            <w:shd w:val="clear" w:color="auto" w:fill="FFFFFF" w:themeFill="background1"/>
            <w:tcMar>
              <w:top w:w="43" w:type="dxa"/>
              <w:left w:w="115" w:type="dxa"/>
              <w:bottom w:w="43" w:type="dxa"/>
              <w:right w:w="115" w:type="dxa"/>
            </w:tcMar>
          </w:tcPr>
          <w:p w14:paraId="4476272B" w14:textId="0D5C13A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Brush hair in preparation for shampoo. </w:t>
            </w:r>
          </w:p>
        </w:tc>
        <w:tc>
          <w:tcPr>
            <w:tcW w:w="3848" w:type="dxa"/>
          </w:tcPr>
          <w:p w14:paraId="46C03D27" w14:textId="2CCB73F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Brushing should include beginning at the ends of the hair and removing tangles in preparation for a shampoo service.</w:t>
            </w:r>
          </w:p>
        </w:tc>
        <w:tc>
          <w:tcPr>
            <w:tcW w:w="3600" w:type="dxa"/>
          </w:tcPr>
          <w:p w14:paraId="60B77FBA"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E576AA1" w14:textId="6EF16A9B" w:rsidR="0086291E" w:rsidRPr="00CE0852" w:rsidRDefault="0086291E" w:rsidP="0086291E">
            <w:pPr>
              <w:numPr>
                <w:ilvl w:val="0"/>
                <w:numId w:val="4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a cosmetologist detangle hair prior to shampooing?</w:t>
            </w:r>
          </w:p>
          <w:p w14:paraId="4AA25D02" w14:textId="03FAA96D" w:rsidR="0086291E" w:rsidRPr="00CE0852" w:rsidRDefault="0086291E" w:rsidP="0086291E">
            <w:pPr>
              <w:numPr>
                <w:ilvl w:val="0"/>
                <w:numId w:val="4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implements are used to remove tangles from various hair textures?</w:t>
            </w:r>
          </w:p>
          <w:p w14:paraId="51D7013F" w14:textId="77777777" w:rsidR="0086291E" w:rsidRPr="00CE0852" w:rsidRDefault="0086291E" w:rsidP="0086291E">
            <w:pPr>
              <w:numPr>
                <w:ilvl w:val="0"/>
                <w:numId w:val="4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brushing reveal information about hair?</w:t>
            </w:r>
          </w:p>
          <w:p w14:paraId="03C9641B" w14:textId="701CFCCE" w:rsidR="0086291E" w:rsidRPr="00CE0852" w:rsidRDefault="0086291E" w:rsidP="0086291E">
            <w:pPr>
              <w:numPr>
                <w:ilvl w:val="0"/>
                <w:numId w:val="4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would one choose not to brush the client’s hair?</w:t>
            </w:r>
          </w:p>
        </w:tc>
        <w:tc>
          <w:tcPr>
            <w:tcW w:w="2880" w:type="dxa"/>
          </w:tcPr>
          <w:p w14:paraId="7F95029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29A817D9" w14:textId="77777777" w:rsidR="0086291E" w:rsidRPr="00CE0852" w:rsidRDefault="0086291E" w:rsidP="0086291E">
            <w:pPr>
              <w:pStyle w:val="ListParagraph"/>
              <w:numPr>
                <w:ilvl w:val="1"/>
                <w:numId w:val="1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0A7B447"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2CBBD678" w14:textId="77777777" w:rsidR="0086291E" w:rsidRPr="00CE0852" w:rsidRDefault="0086291E" w:rsidP="0086291E">
            <w:pPr>
              <w:pStyle w:val="ListParagraph"/>
              <w:numPr>
                <w:ilvl w:val="1"/>
                <w:numId w:val="13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7DCFAD5B" w14:textId="77777777" w:rsidR="0086291E" w:rsidRPr="00CE0852" w:rsidRDefault="0086291E" w:rsidP="0086291E">
            <w:pPr>
              <w:pStyle w:val="ListParagraph"/>
              <w:numPr>
                <w:ilvl w:val="2"/>
                <w:numId w:val="137"/>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233A858E" w14:textId="77777777" w:rsidR="0086291E" w:rsidRPr="00CE0852" w:rsidRDefault="0086291E" w:rsidP="0086291E">
            <w:pPr>
              <w:pStyle w:val="ListParagraph"/>
              <w:numPr>
                <w:ilvl w:val="2"/>
                <w:numId w:val="137"/>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manipulations, and treatments</w:t>
            </w:r>
          </w:p>
          <w:p w14:paraId="1722580E"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72DF2F4B" w14:textId="7445478D"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II.B, II.C</w:t>
            </w:r>
          </w:p>
        </w:tc>
        <w:tc>
          <w:tcPr>
            <w:tcW w:w="2250" w:type="dxa"/>
          </w:tcPr>
          <w:p w14:paraId="24F0E804"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129A72BD"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084961A2" w14:textId="4A307F6C" w:rsidTr="000003C8">
        <w:tc>
          <w:tcPr>
            <w:tcW w:w="590" w:type="dxa"/>
            <w:shd w:val="clear" w:color="auto" w:fill="FFFFFF" w:themeFill="background1"/>
          </w:tcPr>
          <w:p w14:paraId="158939A3" w14:textId="0A14692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66</w:t>
            </w:r>
          </w:p>
        </w:tc>
        <w:tc>
          <w:tcPr>
            <w:tcW w:w="3117" w:type="dxa"/>
            <w:shd w:val="clear" w:color="auto" w:fill="FFFFFF" w:themeFill="background1"/>
            <w:tcMar>
              <w:top w:w="43" w:type="dxa"/>
              <w:left w:w="115" w:type="dxa"/>
              <w:bottom w:w="43" w:type="dxa"/>
              <w:right w:w="115" w:type="dxa"/>
            </w:tcMar>
          </w:tcPr>
          <w:p w14:paraId="321E5650" w14:textId="12D1CBEF"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Shampoo hair. </w:t>
            </w:r>
          </w:p>
        </w:tc>
        <w:tc>
          <w:tcPr>
            <w:tcW w:w="3848" w:type="dxa"/>
          </w:tcPr>
          <w:p w14:paraId="699811D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hair should include</w:t>
            </w:r>
          </w:p>
          <w:p w14:paraId="0BE678CB" w14:textId="77777777"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controlling the rinse nozzle</w:t>
            </w:r>
          </w:p>
          <w:p w14:paraId="09F27022" w14:textId="1D36E7C2"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calibrating water temperature</w:t>
            </w:r>
          </w:p>
          <w:p w14:paraId="34C483D8" w14:textId="38948863"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interpreting the pH scale and how it relates to hair products</w:t>
            </w:r>
          </w:p>
          <w:p w14:paraId="7202D7D9" w14:textId="58709172"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shampoo for the client’s hair type</w:t>
            </w:r>
          </w:p>
          <w:p w14:paraId="721F8CA0" w14:textId="71E3A15A"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massaging the scalp</w:t>
            </w:r>
          </w:p>
          <w:p w14:paraId="4C49B755" w14:textId="77B87AE0" w:rsidR="0086291E" w:rsidRPr="00CE0852" w:rsidRDefault="0086291E" w:rsidP="0086291E">
            <w:pPr>
              <w:numPr>
                <w:ilvl w:val="0"/>
                <w:numId w:val="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cleansing and rinsing the hair thoroughly.</w:t>
            </w:r>
          </w:p>
          <w:p w14:paraId="33BB533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61C3F06A"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4BEAEFA" w14:textId="2C7B6B6C"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shampoos should be used for various hair types?</w:t>
            </w:r>
          </w:p>
          <w:p w14:paraId="524BA12F" w14:textId="77777777"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should the fingers be placed to test the water temperature?</w:t>
            </w:r>
          </w:p>
          <w:p w14:paraId="3A73655C" w14:textId="77777777"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part of the fingers should be used in scalp manipulations?</w:t>
            </w:r>
          </w:p>
          <w:p w14:paraId="780459BA" w14:textId="5B145627"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scalp manipulations important when shampooing hair?</w:t>
            </w:r>
          </w:p>
          <w:p w14:paraId="0DEBC6AA" w14:textId="77777777"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scalp conditions require modified manipulation or referral?</w:t>
            </w:r>
          </w:p>
          <w:p w14:paraId="59F33692" w14:textId="35E9F995"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pH affect cuticle behavior and product selection?</w:t>
            </w:r>
          </w:p>
          <w:p w14:paraId="7A3DF9F1" w14:textId="77777777"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surfactants in shampoo?</w:t>
            </w:r>
          </w:p>
          <w:p w14:paraId="50E1FA3A" w14:textId="4978DA6F" w:rsidR="0086291E" w:rsidRPr="00CE0852" w:rsidRDefault="0086291E" w:rsidP="0086291E">
            <w:pPr>
              <w:numPr>
                <w:ilvl w:val="0"/>
                <w:numId w:val="4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surface cleansing vs. clarifying?</w:t>
            </w:r>
          </w:p>
        </w:tc>
        <w:tc>
          <w:tcPr>
            <w:tcW w:w="2880" w:type="dxa"/>
          </w:tcPr>
          <w:p w14:paraId="78A7FE2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AD61191" w14:textId="77777777" w:rsidR="0086291E" w:rsidRPr="00CE0852" w:rsidRDefault="0086291E" w:rsidP="0086291E">
            <w:pPr>
              <w:pStyle w:val="ListParagraph"/>
              <w:numPr>
                <w:ilvl w:val="1"/>
                <w:numId w:val="138"/>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616CD7C4"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279E7038" w14:textId="77777777" w:rsidR="0086291E" w:rsidRPr="00CE0852" w:rsidRDefault="0086291E" w:rsidP="0086291E">
            <w:pPr>
              <w:pStyle w:val="ListParagraph"/>
              <w:numPr>
                <w:ilvl w:val="1"/>
                <w:numId w:val="138"/>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37D12F67" w14:textId="77777777" w:rsidR="0086291E" w:rsidRPr="00CE0852" w:rsidRDefault="0086291E" w:rsidP="0086291E">
            <w:pPr>
              <w:pStyle w:val="ListParagraph"/>
              <w:numPr>
                <w:ilvl w:val="2"/>
                <w:numId w:val="138"/>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6F14440D" w14:textId="77777777" w:rsidR="0086291E" w:rsidRPr="00CE0852" w:rsidRDefault="0086291E" w:rsidP="0086291E">
            <w:pPr>
              <w:pStyle w:val="ListParagraph"/>
              <w:numPr>
                <w:ilvl w:val="2"/>
                <w:numId w:val="138"/>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manipulations, and treatments</w:t>
            </w:r>
          </w:p>
          <w:p w14:paraId="7783AB6B"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10E3E064" w14:textId="255C6D5C" w:rsidR="0086291E" w:rsidRPr="00CE0852" w:rsidRDefault="0086291E" w:rsidP="0086291E">
            <w:pPr>
              <w:pStyle w:val="ListParagraph"/>
              <w:numPr>
                <w:ilvl w:val="0"/>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II.B, II.C</w:t>
            </w:r>
          </w:p>
        </w:tc>
        <w:tc>
          <w:tcPr>
            <w:tcW w:w="2250" w:type="dxa"/>
          </w:tcPr>
          <w:p w14:paraId="091C296C"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41952601" w14:textId="186DC7A3"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2004D0EE" w14:textId="11DFD10D" w:rsidTr="000003C8">
        <w:tc>
          <w:tcPr>
            <w:tcW w:w="590" w:type="dxa"/>
            <w:shd w:val="clear" w:color="auto" w:fill="FFFFFF" w:themeFill="background1"/>
          </w:tcPr>
          <w:p w14:paraId="3B41E170" w14:textId="2D675F7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67</w:t>
            </w:r>
          </w:p>
        </w:tc>
        <w:tc>
          <w:tcPr>
            <w:tcW w:w="3117" w:type="dxa"/>
            <w:shd w:val="clear" w:color="auto" w:fill="FFFFFF" w:themeFill="background1"/>
            <w:tcMar>
              <w:top w:w="43" w:type="dxa"/>
              <w:left w:w="115" w:type="dxa"/>
              <w:bottom w:w="43" w:type="dxa"/>
              <w:right w:w="115" w:type="dxa"/>
            </w:tcMar>
          </w:tcPr>
          <w:p w14:paraId="0233402C" w14:textId="4C74E35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Condition hair. </w:t>
            </w:r>
          </w:p>
        </w:tc>
        <w:tc>
          <w:tcPr>
            <w:tcW w:w="3848" w:type="dxa"/>
          </w:tcPr>
          <w:p w14:paraId="3011FAD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Conditioning hair should include</w:t>
            </w:r>
          </w:p>
          <w:p w14:paraId="3CD18FE8" w14:textId="14864683" w:rsidR="0086291E" w:rsidRPr="00CE0852" w:rsidRDefault="0086291E" w:rsidP="0086291E">
            <w:pPr>
              <w:numPr>
                <w:ilvl w:val="0"/>
                <w:numId w:val="4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conditioner to use for the client's hair type</w:t>
            </w:r>
          </w:p>
          <w:p w14:paraId="4E8A83C8" w14:textId="77777777" w:rsidR="0086291E" w:rsidRPr="00CE0852" w:rsidRDefault="0086291E" w:rsidP="0086291E">
            <w:pPr>
              <w:numPr>
                <w:ilvl w:val="0"/>
                <w:numId w:val="4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interpreting the pH scale and how it relates to hair products</w:t>
            </w:r>
          </w:p>
          <w:p w14:paraId="32EE7AF4" w14:textId="77777777" w:rsidR="0086291E" w:rsidRPr="00CE0852" w:rsidRDefault="0086291E" w:rsidP="0086291E">
            <w:pPr>
              <w:numPr>
                <w:ilvl w:val="0"/>
                <w:numId w:val="4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basic treatments</w:t>
            </w:r>
          </w:p>
          <w:p w14:paraId="01EFC0AE" w14:textId="77777777" w:rsidR="0086291E" w:rsidRPr="00CE0852" w:rsidRDefault="0086291E" w:rsidP="0086291E">
            <w:pPr>
              <w:numPr>
                <w:ilvl w:val="0"/>
                <w:numId w:val="4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finger manipulations during conditioner application</w:t>
            </w:r>
          </w:p>
          <w:p w14:paraId="65BF851C" w14:textId="77777777" w:rsidR="0086291E" w:rsidRPr="00CE0852" w:rsidRDefault="0086291E" w:rsidP="0086291E">
            <w:pPr>
              <w:numPr>
                <w:ilvl w:val="0"/>
                <w:numId w:val="4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the hair thoroughly.</w:t>
            </w:r>
          </w:p>
          <w:p w14:paraId="6F54F98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24BDEA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074A715" w14:textId="35BC95B0" w:rsidR="0086291E" w:rsidRPr="00CE0852" w:rsidRDefault="0086291E" w:rsidP="0086291E">
            <w:pPr>
              <w:numPr>
                <w:ilvl w:val="0"/>
                <w:numId w:val="4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do different types of hair require different conditioners?</w:t>
            </w:r>
          </w:p>
          <w:p w14:paraId="163A7EA3" w14:textId="77777777" w:rsidR="0086291E" w:rsidRPr="00CE0852" w:rsidRDefault="0086291E" w:rsidP="0086291E">
            <w:pPr>
              <w:numPr>
                <w:ilvl w:val="0"/>
                <w:numId w:val="4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long should conditioner be left on the hair?</w:t>
            </w:r>
          </w:p>
          <w:p w14:paraId="5D18FAEC" w14:textId="77777777" w:rsidR="0086291E" w:rsidRPr="00CE0852" w:rsidRDefault="0086291E" w:rsidP="0086291E">
            <w:pPr>
              <w:numPr>
                <w:ilvl w:val="0"/>
                <w:numId w:val="4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rinse the hair completely?</w:t>
            </w:r>
          </w:p>
          <w:p w14:paraId="033193EE" w14:textId="64C329C1" w:rsidR="0086291E" w:rsidRPr="00CE0852" w:rsidRDefault="0086291E" w:rsidP="0086291E">
            <w:pPr>
              <w:numPr>
                <w:ilvl w:val="0"/>
                <w:numId w:val="4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would one choose not to condition the client’s hair?</w:t>
            </w:r>
          </w:p>
        </w:tc>
        <w:tc>
          <w:tcPr>
            <w:tcW w:w="2880" w:type="dxa"/>
          </w:tcPr>
          <w:p w14:paraId="761B96D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71C6D426" w14:textId="77777777" w:rsidR="0086291E" w:rsidRPr="00CE0852" w:rsidRDefault="0086291E" w:rsidP="0086291E">
            <w:pPr>
              <w:pStyle w:val="ListParagraph"/>
              <w:numPr>
                <w:ilvl w:val="1"/>
                <w:numId w:val="139"/>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3C5B6AE"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02FE1B3D" w14:textId="77777777" w:rsidR="0086291E" w:rsidRPr="00CE0852" w:rsidRDefault="0086291E" w:rsidP="0086291E">
            <w:pPr>
              <w:pStyle w:val="ListParagraph"/>
              <w:numPr>
                <w:ilvl w:val="1"/>
                <w:numId w:val="139"/>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rinsing, and scalp treatments for all hair types, including textured hair</w:t>
            </w:r>
          </w:p>
          <w:p w14:paraId="48930B56" w14:textId="77777777" w:rsidR="0086291E" w:rsidRPr="00CE0852" w:rsidRDefault="0086291E" w:rsidP="0086291E">
            <w:pPr>
              <w:pStyle w:val="ListParagraph"/>
              <w:numPr>
                <w:ilvl w:val="2"/>
                <w:numId w:val="139"/>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consultation and analysis</w:t>
            </w:r>
          </w:p>
          <w:p w14:paraId="4C26C78B" w14:textId="77777777" w:rsidR="0086291E" w:rsidRPr="00CE0852" w:rsidRDefault="0086291E" w:rsidP="0086291E">
            <w:pPr>
              <w:pStyle w:val="ListParagraph"/>
              <w:numPr>
                <w:ilvl w:val="2"/>
                <w:numId w:val="139"/>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manipulations, and treatments</w:t>
            </w:r>
          </w:p>
          <w:p w14:paraId="06C20F85" w14:textId="77777777" w:rsidR="0086291E" w:rsidRPr="00CE0852" w:rsidRDefault="0086291E" w:rsidP="0086291E">
            <w:pPr>
              <w:pStyle w:val="ListParagraph"/>
              <w:spacing w:before="100" w:beforeAutospacing="1" w:after="100" w:afterAutospacing="1"/>
              <w:ind w:left="636"/>
              <w:rPr>
                <w:rFonts w:ascii="Times New Roman" w:eastAsia="Times New Roman" w:hAnsi="Times New Roman" w:cs="Times New Roman"/>
                <w:sz w:val="24"/>
                <w:szCs w:val="24"/>
              </w:rPr>
            </w:pPr>
          </w:p>
          <w:p w14:paraId="30EF12F5" w14:textId="2EFAF0B3" w:rsidR="0086291E" w:rsidRPr="00CE0852" w:rsidRDefault="0086291E" w:rsidP="0086291E">
            <w:pPr>
              <w:pStyle w:val="ListParagraph"/>
              <w:numPr>
                <w:ilvl w:val="0"/>
                <w:numId w:val="13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II.B, II.C</w:t>
            </w:r>
          </w:p>
        </w:tc>
        <w:tc>
          <w:tcPr>
            <w:tcW w:w="2250" w:type="dxa"/>
          </w:tcPr>
          <w:p w14:paraId="788D5796"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5263ADA6" w14:textId="61660B94"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092EC0B9" w14:textId="55098F8C" w:rsidTr="000003C8">
        <w:tc>
          <w:tcPr>
            <w:tcW w:w="590" w:type="dxa"/>
            <w:shd w:val="clear" w:color="auto" w:fill="D0CECE" w:themeFill="background2" w:themeFillShade="E6"/>
          </w:tcPr>
          <w:p w14:paraId="608BB4F6"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21C62454" w14:textId="697249F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Understanding the Principles of Hair Design</w:t>
            </w:r>
          </w:p>
        </w:tc>
        <w:tc>
          <w:tcPr>
            <w:tcW w:w="3848" w:type="dxa"/>
            <w:shd w:val="clear" w:color="auto" w:fill="D0CECE" w:themeFill="background2" w:themeFillShade="E6"/>
          </w:tcPr>
          <w:p w14:paraId="391C6B3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0D7CD61D" w14:textId="29F50DB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15FFC2C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2D2C949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6AD4CA5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1D6BAC85" w14:textId="00628B2D" w:rsidTr="000003C8">
        <w:tc>
          <w:tcPr>
            <w:tcW w:w="590" w:type="dxa"/>
            <w:shd w:val="clear" w:color="auto" w:fill="FFFFFF" w:themeFill="background1"/>
          </w:tcPr>
          <w:p w14:paraId="1A7556D8" w14:textId="3024216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68</w:t>
            </w:r>
          </w:p>
        </w:tc>
        <w:tc>
          <w:tcPr>
            <w:tcW w:w="3117" w:type="dxa"/>
            <w:shd w:val="clear" w:color="auto" w:fill="FFFFFF" w:themeFill="background1"/>
            <w:tcMar>
              <w:top w:w="43" w:type="dxa"/>
              <w:left w:w="115" w:type="dxa"/>
              <w:bottom w:w="43" w:type="dxa"/>
              <w:right w:w="115" w:type="dxa"/>
            </w:tcMar>
          </w:tcPr>
          <w:p w14:paraId="61A436CC" w14:textId="6AAA185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Describe the elements of hair design.</w:t>
            </w:r>
          </w:p>
        </w:tc>
        <w:tc>
          <w:tcPr>
            <w:tcW w:w="3848" w:type="dxa"/>
          </w:tcPr>
          <w:p w14:paraId="595B236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Description should include</w:t>
            </w:r>
          </w:p>
          <w:p w14:paraId="1869C3B8" w14:textId="77777777" w:rsidR="0086291E" w:rsidRPr="00CE0852" w:rsidRDefault="0086291E" w:rsidP="0086291E">
            <w:pPr>
              <w:numPr>
                <w:ilvl w:val="0"/>
                <w:numId w:val="4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line</w:t>
            </w:r>
          </w:p>
          <w:p w14:paraId="2C861E25" w14:textId="77777777" w:rsidR="0086291E" w:rsidRPr="00CE0852" w:rsidRDefault="0086291E" w:rsidP="0086291E">
            <w:pPr>
              <w:numPr>
                <w:ilvl w:val="0"/>
                <w:numId w:val="4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form</w:t>
            </w:r>
          </w:p>
          <w:p w14:paraId="303F430A" w14:textId="77777777" w:rsidR="0086291E" w:rsidRPr="00CE0852" w:rsidRDefault="0086291E" w:rsidP="0086291E">
            <w:pPr>
              <w:numPr>
                <w:ilvl w:val="0"/>
                <w:numId w:val="4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space</w:t>
            </w:r>
          </w:p>
          <w:p w14:paraId="05FBA90F" w14:textId="236E85E8" w:rsidR="0086291E" w:rsidRPr="00CE0852" w:rsidRDefault="0086291E" w:rsidP="0086291E">
            <w:pPr>
              <w:numPr>
                <w:ilvl w:val="0"/>
                <w:numId w:val="4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texture</w:t>
            </w:r>
          </w:p>
          <w:p w14:paraId="3C9130D0" w14:textId="7A6912C7" w:rsidR="0086291E" w:rsidRPr="00CE0852" w:rsidRDefault="0086291E" w:rsidP="0086291E">
            <w:pPr>
              <w:numPr>
                <w:ilvl w:val="0"/>
                <w:numId w:val="4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color.</w:t>
            </w:r>
          </w:p>
        </w:tc>
        <w:tc>
          <w:tcPr>
            <w:tcW w:w="3600" w:type="dxa"/>
          </w:tcPr>
          <w:p w14:paraId="4CEBD17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447FFC3" w14:textId="685B11CF" w:rsidR="0086291E" w:rsidRPr="00CE0852" w:rsidRDefault="0086291E" w:rsidP="0086291E">
            <w:pPr>
              <w:numPr>
                <w:ilvl w:val="0"/>
                <w:numId w:val="5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types of lines are used in hairstyling?</w:t>
            </w:r>
          </w:p>
          <w:p w14:paraId="73D715C9" w14:textId="2C025694" w:rsidR="0086291E" w:rsidRPr="00CE0852" w:rsidRDefault="0086291E" w:rsidP="0086291E">
            <w:pPr>
              <w:numPr>
                <w:ilvl w:val="0"/>
                <w:numId w:val="5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the form be in proportion to the shape of the head?</w:t>
            </w:r>
          </w:p>
        </w:tc>
        <w:tc>
          <w:tcPr>
            <w:tcW w:w="2880" w:type="dxa"/>
          </w:tcPr>
          <w:p w14:paraId="3FCEA4E0" w14:textId="77E742B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10.LU, 11.RV, 11.C, 11.LU</w:t>
            </w:r>
          </w:p>
        </w:tc>
        <w:tc>
          <w:tcPr>
            <w:tcW w:w="2610" w:type="dxa"/>
          </w:tcPr>
          <w:p w14:paraId="655AE697" w14:textId="77777777" w:rsidR="0086291E" w:rsidRPr="00CE0852" w:rsidRDefault="0086291E" w:rsidP="0086291E">
            <w:pPr>
              <w:pStyle w:val="ListParagraph"/>
              <w:numPr>
                <w:ilvl w:val="1"/>
                <w:numId w:val="140"/>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25678488" w14:textId="00D1C0E6"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51405CFA" w14:textId="4B5078D5"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4070971C" w14:textId="4F083FD6"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166DD54E" w14:textId="43036B8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6A606B05" w14:textId="619246DA"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3F92EFA2" w14:textId="30A9CE92"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348FA249" w14:textId="13BC619F"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3B616D1E"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2056FFA7" w14:textId="687D4BF6" w:rsidR="0086291E" w:rsidRPr="00CE0852" w:rsidRDefault="0086291E" w:rsidP="0086291E">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II.D</w:t>
            </w:r>
          </w:p>
          <w:p w14:paraId="767F52B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29C24D8E"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5F81F9AA" w14:textId="1E25FEA1"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4F091F63" w14:textId="1853D111" w:rsidTr="000003C8">
        <w:tc>
          <w:tcPr>
            <w:tcW w:w="590" w:type="dxa"/>
            <w:shd w:val="clear" w:color="auto" w:fill="FFFFFF" w:themeFill="background1"/>
          </w:tcPr>
          <w:p w14:paraId="3C1C43EE" w14:textId="485CB70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69</w:t>
            </w:r>
          </w:p>
        </w:tc>
        <w:tc>
          <w:tcPr>
            <w:tcW w:w="3117" w:type="dxa"/>
            <w:shd w:val="clear" w:color="auto" w:fill="FFFFFF" w:themeFill="background1"/>
            <w:tcMar>
              <w:top w:w="43" w:type="dxa"/>
              <w:left w:w="115" w:type="dxa"/>
              <w:bottom w:w="43" w:type="dxa"/>
              <w:right w:w="115" w:type="dxa"/>
            </w:tcMar>
          </w:tcPr>
          <w:p w14:paraId="46C61E64" w14:textId="229152A5"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Describe the principles of hair design.</w:t>
            </w:r>
          </w:p>
        </w:tc>
        <w:tc>
          <w:tcPr>
            <w:tcW w:w="3848" w:type="dxa"/>
          </w:tcPr>
          <w:p w14:paraId="3BB648B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Description should include</w:t>
            </w:r>
          </w:p>
          <w:p w14:paraId="5B11394D" w14:textId="77777777" w:rsidR="0086291E" w:rsidRPr="00CE0852" w:rsidRDefault="0086291E" w:rsidP="0086291E">
            <w:pPr>
              <w:numPr>
                <w:ilvl w:val="0"/>
                <w:numId w:val="5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proportion</w:t>
            </w:r>
          </w:p>
          <w:p w14:paraId="3ED0131E" w14:textId="77777777" w:rsidR="0086291E" w:rsidRPr="00CE0852" w:rsidRDefault="0086291E" w:rsidP="0086291E">
            <w:pPr>
              <w:numPr>
                <w:ilvl w:val="0"/>
                <w:numId w:val="5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balance</w:t>
            </w:r>
          </w:p>
          <w:p w14:paraId="4F7A3F10" w14:textId="77777777" w:rsidR="0086291E" w:rsidRPr="00CE0852" w:rsidRDefault="0086291E" w:rsidP="0086291E">
            <w:pPr>
              <w:numPr>
                <w:ilvl w:val="0"/>
                <w:numId w:val="5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rhythm</w:t>
            </w:r>
          </w:p>
          <w:p w14:paraId="1FD22880" w14:textId="77777777" w:rsidR="0086291E" w:rsidRPr="00CE0852" w:rsidRDefault="0086291E" w:rsidP="0086291E">
            <w:pPr>
              <w:numPr>
                <w:ilvl w:val="0"/>
                <w:numId w:val="5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emphasis</w:t>
            </w:r>
          </w:p>
          <w:p w14:paraId="5C686840" w14:textId="77777777" w:rsidR="0086291E" w:rsidRPr="00CE0852" w:rsidRDefault="0086291E" w:rsidP="0086291E">
            <w:pPr>
              <w:numPr>
                <w:ilvl w:val="0"/>
                <w:numId w:val="5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harmony.</w:t>
            </w:r>
          </w:p>
          <w:p w14:paraId="0FE5320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F87BD9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6434F71" w14:textId="1818FBED" w:rsidR="0086291E" w:rsidRPr="00CE0852" w:rsidRDefault="0086291E" w:rsidP="0086291E">
            <w:pPr>
              <w:numPr>
                <w:ilvl w:val="0"/>
                <w:numId w:val="5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elements of design should be considered?</w:t>
            </w:r>
          </w:p>
          <w:p w14:paraId="2F4B4D10" w14:textId="77777777" w:rsidR="0086291E" w:rsidRPr="00CE0852" w:rsidRDefault="0086291E" w:rsidP="0086291E">
            <w:pPr>
              <w:numPr>
                <w:ilvl w:val="0"/>
                <w:numId w:val="5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slow and fast rhythm?</w:t>
            </w:r>
          </w:p>
          <w:p w14:paraId="76D81C53" w14:textId="77777777" w:rsidR="0086291E" w:rsidRPr="00CE0852" w:rsidRDefault="0086291E" w:rsidP="0086291E">
            <w:pPr>
              <w:numPr>
                <w:ilvl w:val="0"/>
                <w:numId w:val="5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symmetrical and asymmetrical balance?</w:t>
            </w:r>
          </w:p>
          <w:p w14:paraId="3988C562" w14:textId="17FF423B" w:rsidR="0086291E" w:rsidRPr="00CE0852" w:rsidRDefault="0086291E" w:rsidP="0086291E">
            <w:pPr>
              <w:numPr>
                <w:ilvl w:val="0"/>
                <w:numId w:val="5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the harmony of the style and the client’s facial features important?</w:t>
            </w:r>
          </w:p>
        </w:tc>
        <w:tc>
          <w:tcPr>
            <w:tcW w:w="2880" w:type="dxa"/>
          </w:tcPr>
          <w:p w14:paraId="625A9BD5" w14:textId="7A5733D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10.LU, 11.RV, 11.C, 11.LU</w:t>
            </w:r>
          </w:p>
        </w:tc>
        <w:tc>
          <w:tcPr>
            <w:tcW w:w="2610" w:type="dxa"/>
          </w:tcPr>
          <w:p w14:paraId="44702F81" w14:textId="77777777" w:rsidR="0086291E" w:rsidRPr="00CE0852" w:rsidRDefault="0086291E" w:rsidP="0086291E">
            <w:pPr>
              <w:pStyle w:val="ListParagraph"/>
              <w:numPr>
                <w:ilvl w:val="1"/>
                <w:numId w:val="142"/>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EDB32CB"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5A3861CC"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400CB6F6"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42D3CBC4"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523CF438"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0771F644"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3A015416"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6003B179"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08BC54DD" w14:textId="77777777" w:rsidR="0086291E" w:rsidRPr="00CE0852" w:rsidRDefault="0086291E" w:rsidP="0086291E">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II.D</w:t>
            </w:r>
          </w:p>
          <w:p w14:paraId="4F9C818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01327765"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62884706" w14:textId="081AFE37"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6ED2B530" w14:textId="2119A6D2" w:rsidTr="000003C8">
        <w:tc>
          <w:tcPr>
            <w:tcW w:w="590" w:type="dxa"/>
            <w:shd w:val="clear" w:color="auto" w:fill="FFFFFF" w:themeFill="background1"/>
          </w:tcPr>
          <w:p w14:paraId="3CAA22A0" w14:textId="4123BA5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70</w:t>
            </w:r>
          </w:p>
        </w:tc>
        <w:tc>
          <w:tcPr>
            <w:tcW w:w="3117" w:type="dxa"/>
            <w:shd w:val="clear" w:color="auto" w:fill="FFFFFF" w:themeFill="background1"/>
            <w:tcMar>
              <w:top w:w="43" w:type="dxa"/>
              <w:left w:w="115" w:type="dxa"/>
              <w:bottom w:w="43" w:type="dxa"/>
              <w:right w:w="115" w:type="dxa"/>
            </w:tcMar>
          </w:tcPr>
          <w:p w14:paraId="2C05EA30" w14:textId="2366DFF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 the influence of hair type and texture on hair design.</w:t>
            </w:r>
          </w:p>
        </w:tc>
        <w:tc>
          <w:tcPr>
            <w:tcW w:w="3848" w:type="dxa"/>
          </w:tcPr>
          <w:p w14:paraId="4A1D10F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should include the effect of hair’s</w:t>
            </w:r>
          </w:p>
          <w:p w14:paraId="581FC43E" w14:textId="77777777" w:rsidR="0086291E" w:rsidRPr="00CE0852" w:rsidRDefault="0086291E" w:rsidP="0086291E">
            <w:pPr>
              <w:numPr>
                <w:ilvl w:val="0"/>
                <w:numId w:val="5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elasticity</w:t>
            </w:r>
          </w:p>
          <w:p w14:paraId="55B85E6E" w14:textId="77777777" w:rsidR="0086291E" w:rsidRPr="00CE0852" w:rsidRDefault="0086291E" w:rsidP="0086291E">
            <w:pPr>
              <w:numPr>
                <w:ilvl w:val="0"/>
                <w:numId w:val="5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porosity</w:t>
            </w:r>
          </w:p>
          <w:p w14:paraId="1D0B8EFC" w14:textId="77777777" w:rsidR="0086291E" w:rsidRPr="00CE0852" w:rsidRDefault="0086291E" w:rsidP="0086291E">
            <w:pPr>
              <w:numPr>
                <w:ilvl w:val="0"/>
                <w:numId w:val="5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texture</w:t>
            </w:r>
          </w:p>
          <w:p w14:paraId="5F791809" w14:textId="77777777" w:rsidR="0086291E" w:rsidRPr="00CE0852" w:rsidRDefault="0086291E" w:rsidP="0086291E">
            <w:pPr>
              <w:numPr>
                <w:ilvl w:val="0"/>
                <w:numId w:val="5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density</w:t>
            </w:r>
          </w:p>
          <w:p w14:paraId="515475AC" w14:textId="2D3C34F9" w:rsidR="0086291E" w:rsidRPr="00CE0852" w:rsidRDefault="0086291E" w:rsidP="0086291E">
            <w:pPr>
              <w:numPr>
                <w:ilvl w:val="0"/>
                <w:numId w:val="5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wave pattern.</w:t>
            </w:r>
          </w:p>
        </w:tc>
        <w:tc>
          <w:tcPr>
            <w:tcW w:w="3600" w:type="dxa"/>
          </w:tcPr>
          <w:p w14:paraId="0E5681F6"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A094EC9" w14:textId="7FDBBA87" w:rsidR="0086291E" w:rsidRPr="00CE0852" w:rsidRDefault="0086291E" w:rsidP="0086291E">
            <w:pPr>
              <w:numPr>
                <w:ilvl w:val="0"/>
                <w:numId w:val="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can texture be changed permanently and temporarily?</w:t>
            </w:r>
          </w:p>
          <w:p w14:paraId="79F60961" w14:textId="71204A1D" w:rsidR="0086291E" w:rsidRPr="00CE0852" w:rsidRDefault="0086291E" w:rsidP="0086291E">
            <w:pPr>
              <w:numPr>
                <w:ilvl w:val="0"/>
                <w:numId w:val="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influence does texture have on a hairstyle? </w:t>
            </w:r>
          </w:p>
        </w:tc>
        <w:tc>
          <w:tcPr>
            <w:tcW w:w="2880" w:type="dxa"/>
          </w:tcPr>
          <w:p w14:paraId="65B5D126" w14:textId="4F711F1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11.RV, 11.C</w:t>
            </w:r>
          </w:p>
        </w:tc>
        <w:tc>
          <w:tcPr>
            <w:tcW w:w="2610" w:type="dxa"/>
          </w:tcPr>
          <w:p w14:paraId="3DBC0A17" w14:textId="77777777" w:rsidR="0086291E" w:rsidRPr="00CE0852" w:rsidRDefault="0086291E" w:rsidP="0086291E">
            <w:pPr>
              <w:pStyle w:val="ListParagraph"/>
              <w:numPr>
                <w:ilvl w:val="1"/>
                <w:numId w:val="143"/>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1DBF65C"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1E8717BE"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3FA6924A"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7446F88C"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61BA00A1"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37B6FE60"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02497335"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56D572EC"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55A6AA31" w14:textId="77777777" w:rsidR="0086291E" w:rsidRPr="00CE0852" w:rsidRDefault="0086291E" w:rsidP="0086291E">
            <w:pPr>
              <w:pStyle w:val="ListParagraph"/>
              <w:numPr>
                <w:ilvl w:val="0"/>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 II.D</w:t>
            </w:r>
          </w:p>
          <w:p w14:paraId="38A3030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0218081"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29D0AB21" w14:textId="504BDA3C" w:rsidTr="000003C8">
        <w:tc>
          <w:tcPr>
            <w:tcW w:w="590" w:type="dxa"/>
            <w:shd w:val="clear" w:color="auto" w:fill="D0CECE" w:themeFill="background2" w:themeFillShade="E6"/>
          </w:tcPr>
          <w:p w14:paraId="0B7618A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1BECDA4C" w14:textId="65FF3A8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Cutting Hair</w:t>
            </w:r>
          </w:p>
        </w:tc>
        <w:tc>
          <w:tcPr>
            <w:tcW w:w="3848" w:type="dxa"/>
            <w:shd w:val="clear" w:color="auto" w:fill="D0CECE" w:themeFill="background2" w:themeFillShade="E6"/>
          </w:tcPr>
          <w:p w14:paraId="342223D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0C656B43" w14:textId="30331E6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37D160C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6C86061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090015E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08644868" w14:textId="6355EEAD" w:rsidTr="000003C8">
        <w:tc>
          <w:tcPr>
            <w:tcW w:w="590" w:type="dxa"/>
            <w:shd w:val="clear" w:color="auto" w:fill="FFFFFF" w:themeFill="background1"/>
          </w:tcPr>
          <w:p w14:paraId="50BBBB7D" w14:textId="76E3B52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71</w:t>
            </w:r>
          </w:p>
        </w:tc>
        <w:tc>
          <w:tcPr>
            <w:tcW w:w="3117" w:type="dxa"/>
            <w:shd w:val="clear" w:color="auto" w:fill="FFFFFF" w:themeFill="background1"/>
            <w:tcMar>
              <w:top w:w="43" w:type="dxa"/>
              <w:left w:w="115" w:type="dxa"/>
              <w:bottom w:w="43" w:type="dxa"/>
              <w:right w:w="115" w:type="dxa"/>
            </w:tcMar>
          </w:tcPr>
          <w:p w14:paraId="53E93138" w14:textId="1A09070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Consult with the client before the haircut. </w:t>
            </w:r>
          </w:p>
          <w:p w14:paraId="5330066D" w14:textId="5A58FB09" w:rsidR="0086291E" w:rsidRPr="00CE0852" w:rsidRDefault="0086291E" w:rsidP="0086291E">
            <w:pPr>
              <w:rPr>
                <w:rFonts w:ascii="Times New Roman" w:eastAsia="Times New Roman" w:hAnsi="Times New Roman" w:cs="Times New Roman"/>
                <w:sz w:val="24"/>
                <w:szCs w:val="24"/>
              </w:rPr>
            </w:pPr>
          </w:p>
        </w:tc>
        <w:tc>
          <w:tcPr>
            <w:tcW w:w="3848" w:type="dxa"/>
          </w:tcPr>
          <w:p w14:paraId="6C3214D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Consultation should include</w:t>
            </w:r>
          </w:p>
          <w:p w14:paraId="58559BF9" w14:textId="77777777" w:rsidR="0086291E" w:rsidRPr="00CE0852" w:rsidRDefault="0086291E" w:rsidP="0086291E">
            <w:pPr>
              <w:numPr>
                <w:ilvl w:val="0"/>
                <w:numId w:val="5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discussing the client’s needs and desires</w:t>
            </w:r>
          </w:p>
          <w:p w14:paraId="674D77A5" w14:textId="77777777" w:rsidR="0086291E" w:rsidRPr="00CE0852" w:rsidRDefault="0086291E" w:rsidP="0086291E">
            <w:pPr>
              <w:numPr>
                <w:ilvl w:val="0"/>
                <w:numId w:val="5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interpreting the client’s needs and desires</w:t>
            </w:r>
          </w:p>
          <w:p w14:paraId="21F3ED21" w14:textId="77777777" w:rsidR="0086291E" w:rsidRPr="00CE0852" w:rsidRDefault="0086291E" w:rsidP="0086291E">
            <w:pPr>
              <w:numPr>
                <w:ilvl w:val="0"/>
                <w:numId w:val="5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a haircut</w:t>
            </w:r>
          </w:p>
          <w:p w14:paraId="25DCCBF4" w14:textId="77777777" w:rsidR="0086291E" w:rsidRPr="00CE0852" w:rsidRDefault="0086291E" w:rsidP="0086291E">
            <w:pPr>
              <w:numPr>
                <w:ilvl w:val="0"/>
                <w:numId w:val="5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analyzing facial shape.</w:t>
            </w:r>
          </w:p>
          <w:p w14:paraId="13FE825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016E44F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49A8DA7" w14:textId="2B7617CF" w:rsidR="0086291E" w:rsidRPr="00CE0852" w:rsidRDefault="0086291E" w:rsidP="0086291E">
            <w:pPr>
              <w:numPr>
                <w:ilvl w:val="0"/>
                <w:numId w:val="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listening skills are important when conducting a client consultation?</w:t>
            </w:r>
          </w:p>
          <w:p w14:paraId="783929EA" w14:textId="3010403E" w:rsidR="0086291E" w:rsidRPr="00CE0852" w:rsidRDefault="0086291E" w:rsidP="0086291E">
            <w:pPr>
              <w:numPr>
                <w:ilvl w:val="0"/>
                <w:numId w:val="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questions should the consultation include to select a haircut for a client?</w:t>
            </w:r>
          </w:p>
          <w:p w14:paraId="4409E593" w14:textId="0D21487A" w:rsidR="0086291E" w:rsidRPr="00CE0852" w:rsidRDefault="0086291E" w:rsidP="0086291E">
            <w:pPr>
              <w:numPr>
                <w:ilvl w:val="0"/>
                <w:numId w:val="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factors should be considered when selecting a haircut for the client?</w:t>
            </w:r>
          </w:p>
          <w:p w14:paraId="74735A83" w14:textId="2A9846A3" w:rsidR="0086291E" w:rsidRPr="00CE0852" w:rsidRDefault="0086291E" w:rsidP="0086291E">
            <w:pPr>
              <w:numPr>
                <w:ilvl w:val="0"/>
                <w:numId w:val="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How can technology detect the client’s face shape? </w:t>
            </w:r>
          </w:p>
        </w:tc>
        <w:tc>
          <w:tcPr>
            <w:tcW w:w="2880" w:type="dxa"/>
          </w:tcPr>
          <w:p w14:paraId="48B76349" w14:textId="7F13499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03A7D834" w14:textId="77777777" w:rsidR="0086291E" w:rsidRPr="00CE0852" w:rsidRDefault="0086291E" w:rsidP="0086291E">
            <w:pPr>
              <w:pStyle w:val="ListParagraph"/>
              <w:numPr>
                <w:ilvl w:val="1"/>
                <w:numId w:val="144"/>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11C0D1A" w14:textId="77777777" w:rsidR="0086291E" w:rsidRPr="00CE0852" w:rsidRDefault="0086291E" w:rsidP="0086291E">
            <w:pPr>
              <w:pStyle w:val="ListParagraph"/>
              <w:numPr>
                <w:ilvl w:val="1"/>
                <w:numId w:val="14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2C2F5B37" w14:textId="77777777" w:rsidR="0086291E" w:rsidRPr="00CE0852" w:rsidRDefault="0086291E" w:rsidP="0086291E">
            <w:pPr>
              <w:pStyle w:val="ListParagraph"/>
              <w:numPr>
                <w:ilvl w:val="2"/>
                <w:numId w:val="14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2FCB0C5F" w14:textId="77777777" w:rsidR="0086291E" w:rsidRPr="00CE0852" w:rsidRDefault="0086291E" w:rsidP="0086291E">
            <w:pPr>
              <w:pStyle w:val="ListParagraph"/>
              <w:numPr>
                <w:ilvl w:val="2"/>
                <w:numId w:val="14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12EAA629" w14:textId="77777777" w:rsidR="0086291E" w:rsidRPr="00CE0852" w:rsidRDefault="0086291E" w:rsidP="0086291E">
            <w:pPr>
              <w:pStyle w:val="ListParagraph"/>
              <w:spacing w:before="100" w:beforeAutospacing="1" w:after="100" w:afterAutospacing="1" w:line="259" w:lineRule="auto"/>
              <w:ind w:left="360"/>
              <w:rPr>
                <w:rFonts w:ascii="Times New Roman" w:eastAsia="Times New Roman" w:hAnsi="Times New Roman" w:cs="Times New Roman"/>
                <w:sz w:val="24"/>
                <w:szCs w:val="24"/>
              </w:rPr>
            </w:pPr>
          </w:p>
          <w:p w14:paraId="772CB473" w14:textId="77777777"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II.A</w:t>
            </w:r>
          </w:p>
          <w:p w14:paraId="10FB9AF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53475B2F"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72B24AEC"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4B9D8485" w14:textId="3CF1250A" w:rsidTr="000003C8">
        <w:tc>
          <w:tcPr>
            <w:tcW w:w="590" w:type="dxa"/>
            <w:shd w:val="clear" w:color="auto" w:fill="FFFFFF" w:themeFill="background1"/>
          </w:tcPr>
          <w:p w14:paraId="2858CEF5" w14:textId="55CE2A9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72</w:t>
            </w:r>
          </w:p>
        </w:tc>
        <w:tc>
          <w:tcPr>
            <w:tcW w:w="3117" w:type="dxa"/>
            <w:shd w:val="clear" w:color="auto" w:fill="FFFFFF" w:themeFill="background1"/>
            <w:tcMar>
              <w:top w:w="43" w:type="dxa"/>
              <w:left w:w="115" w:type="dxa"/>
              <w:bottom w:w="43" w:type="dxa"/>
              <w:right w:w="115" w:type="dxa"/>
            </w:tcMar>
          </w:tcPr>
          <w:p w14:paraId="15BDE55C" w14:textId="6F0479E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Analyze the client's hair prior to a haircut. </w:t>
            </w:r>
          </w:p>
          <w:p w14:paraId="488ADDB6" w14:textId="5429ED36" w:rsidR="0086291E" w:rsidRPr="00CE0852" w:rsidRDefault="0086291E" w:rsidP="0086291E">
            <w:pPr>
              <w:rPr>
                <w:rFonts w:ascii="Times New Roman" w:eastAsia="Times New Roman" w:hAnsi="Times New Roman" w:cs="Times New Roman"/>
                <w:sz w:val="24"/>
                <w:szCs w:val="24"/>
              </w:rPr>
            </w:pPr>
          </w:p>
        </w:tc>
        <w:tc>
          <w:tcPr>
            <w:tcW w:w="3848" w:type="dxa"/>
          </w:tcPr>
          <w:p w14:paraId="47D10737" w14:textId="558FA23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Analysis should demonstrate ability to determine the client’s hair</w:t>
            </w:r>
          </w:p>
          <w:p w14:paraId="390EAD89" w14:textId="77777777" w:rsidR="0086291E" w:rsidRPr="00CE0852" w:rsidRDefault="0086291E" w:rsidP="0086291E">
            <w:pPr>
              <w:numPr>
                <w:ilvl w:val="0"/>
                <w:numId w:val="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elasticity</w:t>
            </w:r>
          </w:p>
          <w:p w14:paraId="03243179" w14:textId="77777777" w:rsidR="0086291E" w:rsidRPr="00CE0852" w:rsidRDefault="0086291E" w:rsidP="0086291E">
            <w:pPr>
              <w:numPr>
                <w:ilvl w:val="0"/>
                <w:numId w:val="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porosity</w:t>
            </w:r>
          </w:p>
          <w:p w14:paraId="1E8A9420" w14:textId="77777777" w:rsidR="0086291E" w:rsidRPr="00CE0852" w:rsidRDefault="0086291E" w:rsidP="0086291E">
            <w:pPr>
              <w:numPr>
                <w:ilvl w:val="0"/>
                <w:numId w:val="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texture</w:t>
            </w:r>
          </w:p>
          <w:p w14:paraId="456146B3" w14:textId="77777777" w:rsidR="0086291E" w:rsidRPr="00CE0852" w:rsidRDefault="0086291E" w:rsidP="0086291E">
            <w:pPr>
              <w:numPr>
                <w:ilvl w:val="0"/>
                <w:numId w:val="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density</w:t>
            </w:r>
          </w:p>
          <w:p w14:paraId="3FE21EEA" w14:textId="77777777" w:rsidR="0086291E" w:rsidRPr="00CE0852" w:rsidRDefault="0086291E" w:rsidP="0086291E">
            <w:pPr>
              <w:numPr>
                <w:ilvl w:val="0"/>
                <w:numId w:val="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wave pattern.</w:t>
            </w:r>
          </w:p>
          <w:p w14:paraId="3B00917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4ED6A29"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AA7C066" w14:textId="61B56CA6"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porosity play in haircutting?</w:t>
            </w:r>
          </w:p>
          <w:p w14:paraId="508CE5D1" w14:textId="77777777"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texture play in haircutting?</w:t>
            </w:r>
          </w:p>
          <w:p w14:paraId="485957D2" w14:textId="77777777"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density play in haircutting?</w:t>
            </w:r>
          </w:p>
          <w:p w14:paraId="268AE56A" w14:textId="77777777"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elasticity play in haircutting?</w:t>
            </w:r>
          </w:p>
          <w:p w14:paraId="398FC9FB" w14:textId="77777777"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wave pattern play in haircutting?</w:t>
            </w:r>
          </w:p>
          <w:p w14:paraId="12687001" w14:textId="024FD156" w:rsidR="0086291E" w:rsidRPr="00CE0852" w:rsidRDefault="0086291E" w:rsidP="0086291E">
            <w:pPr>
              <w:numPr>
                <w:ilvl w:val="0"/>
                <w:numId w:val="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would one remedy poor porosity?</w:t>
            </w:r>
          </w:p>
        </w:tc>
        <w:tc>
          <w:tcPr>
            <w:tcW w:w="2880" w:type="dxa"/>
          </w:tcPr>
          <w:p w14:paraId="519B5171" w14:textId="1E19ACC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26AE1BF5" w14:textId="77777777" w:rsidR="0086291E" w:rsidRPr="00CE0852" w:rsidRDefault="0086291E" w:rsidP="0086291E">
            <w:pPr>
              <w:pStyle w:val="ListParagraph"/>
              <w:numPr>
                <w:ilvl w:val="1"/>
                <w:numId w:val="146"/>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0735A9A"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64677C31"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7114511F"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2E925BBA" w14:textId="6448405D"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II.A</w:t>
            </w:r>
          </w:p>
          <w:p w14:paraId="032EC86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67347284"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0A26BA4A"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3F862F40" w14:textId="0AC57191" w:rsidTr="000003C8">
        <w:tc>
          <w:tcPr>
            <w:tcW w:w="590" w:type="dxa"/>
            <w:shd w:val="clear" w:color="auto" w:fill="FFFFFF" w:themeFill="background1"/>
          </w:tcPr>
          <w:p w14:paraId="43D7A6C0" w14:textId="03556E7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73</w:t>
            </w:r>
          </w:p>
        </w:tc>
        <w:tc>
          <w:tcPr>
            <w:tcW w:w="3117" w:type="dxa"/>
            <w:shd w:val="clear" w:color="auto" w:fill="FFFFFF" w:themeFill="background1"/>
            <w:tcMar>
              <w:top w:w="43" w:type="dxa"/>
              <w:left w:w="115" w:type="dxa"/>
              <w:bottom w:w="43" w:type="dxa"/>
              <w:right w:w="115" w:type="dxa"/>
            </w:tcMar>
          </w:tcPr>
          <w:p w14:paraId="034FC315"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Drape the client. </w:t>
            </w:r>
          </w:p>
          <w:p w14:paraId="19AC8629" w14:textId="22A35B95" w:rsidR="0086291E" w:rsidRPr="00CE0852" w:rsidRDefault="0086291E" w:rsidP="0086291E">
            <w:pPr>
              <w:rPr>
                <w:rFonts w:ascii="Times New Roman" w:eastAsia="Times New Roman" w:hAnsi="Times New Roman" w:cs="Times New Roman"/>
                <w:sz w:val="24"/>
                <w:szCs w:val="24"/>
              </w:rPr>
            </w:pPr>
          </w:p>
        </w:tc>
        <w:tc>
          <w:tcPr>
            <w:tcW w:w="3848" w:type="dxa"/>
          </w:tcPr>
          <w:p w14:paraId="01124CA8" w14:textId="7A6C802F"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Draping should include following procedures for a</w:t>
            </w:r>
          </w:p>
          <w:p w14:paraId="361370F9" w14:textId="77777777" w:rsidR="0086291E" w:rsidRPr="00CE0852" w:rsidRDefault="0086291E" w:rsidP="0086291E">
            <w:pPr>
              <w:numPr>
                <w:ilvl w:val="0"/>
                <w:numId w:val="5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dry haircut service</w:t>
            </w:r>
          </w:p>
          <w:p w14:paraId="22E1C3D0" w14:textId="77777777" w:rsidR="0086291E" w:rsidRPr="00CE0852" w:rsidRDefault="0086291E" w:rsidP="0086291E">
            <w:pPr>
              <w:numPr>
                <w:ilvl w:val="0"/>
                <w:numId w:val="5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wet haircut service.</w:t>
            </w:r>
          </w:p>
          <w:p w14:paraId="1A872E3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4467A60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8D7235A" w14:textId="5C837663" w:rsidR="0086291E" w:rsidRPr="00CE0852" w:rsidRDefault="0086291E" w:rsidP="0086291E">
            <w:pPr>
              <w:numPr>
                <w:ilvl w:val="0"/>
                <w:numId w:val="6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is use of a neck strip appropriate in draping for a haircut? When is a towel appropriate?</w:t>
            </w:r>
          </w:p>
          <w:p w14:paraId="0AA38DDE" w14:textId="6A82549B" w:rsidR="0086291E" w:rsidRPr="00CE0852" w:rsidRDefault="0086291E" w:rsidP="0086291E">
            <w:pPr>
              <w:numPr>
                <w:ilvl w:val="0"/>
                <w:numId w:val="6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 of cape should be used for a dry haircut? Wet haircut? Why?</w:t>
            </w:r>
          </w:p>
        </w:tc>
        <w:tc>
          <w:tcPr>
            <w:tcW w:w="2880" w:type="dxa"/>
          </w:tcPr>
          <w:p w14:paraId="0DAF7AA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243E85CC" w14:textId="77777777" w:rsidR="0086291E" w:rsidRPr="00CE0852" w:rsidRDefault="0086291E" w:rsidP="0086291E">
            <w:pPr>
              <w:pStyle w:val="ListParagraph"/>
              <w:numPr>
                <w:ilvl w:val="1"/>
                <w:numId w:val="148"/>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D9FAB92"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4185A5F4"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3F3C5809"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3BD7E33D"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090A154F" w14:textId="1A774C77"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II.C</w:t>
            </w:r>
          </w:p>
          <w:p w14:paraId="4FAEA17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6732121B"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53A2827E"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15195C29" w14:textId="1C750C2B" w:rsidTr="000003C8">
        <w:tc>
          <w:tcPr>
            <w:tcW w:w="590" w:type="dxa"/>
            <w:shd w:val="clear" w:color="auto" w:fill="FFFFFF" w:themeFill="background1"/>
          </w:tcPr>
          <w:p w14:paraId="791D9E26" w14:textId="250DCA9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74</w:t>
            </w:r>
          </w:p>
        </w:tc>
        <w:tc>
          <w:tcPr>
            <w:tcW w:w="3117" w:type="dxa"/>
            <w:shd w:val="clear" w:color="auto" w:fill="FFFFFF" w:themeFill="background1"/>
            <w:tcMar>
              <w:top w:w="43" w:type="dxa"/>
              <w:left w:w="115" w:type="dxa"/>
              <w:bottom w:w="43" w:type="dxa"/>
              <w:right w:w="115" w:type="dxa"/>
            </w:tcMar>
          </w:tcPr>
          <w:p w14:paraId="19CF8D88" w14:textId="4324E2C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Identify various haircutting elevations. </w:t>
            </w:r>
          </w:p>
        </w:tc>
        <w:tc>
          <w:tcPr>
            <w:tcW w:w="3848" w:type="dxa"/>
          </w:tcPr>
          <w:p w14:paraId="0433BBAB" w14:textId="353ED56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Identification should include various degrees (e.g., 0 degrees, 45 degrees, 90 degrees, 180 degrees) of elevation used during haircutting.</w:t>
            </w:r>
          </w:p>
        </w:tc>
        <w:tc>
          <w:tcPr>
            <w:tcW w:w="3600" w:type="dxa"/>
          </w:tcPr>
          <w:p w14:paraId="05B2240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4D68B67" w14:textId="17AA93F6"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elevation play in haircutting?</w:t>
            </w:r>
          </w:p>
          <w:p w14:paraId="15AEC929" w14:textId="414A0871"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result is produced from a 0 degrees haircut? A 45 degrees haircut? A 90 degrees haircut?</w:t>
            </w:r>
          </w:p>
          <w:p w14:paraId="6D67DC18" w14:textId="77777777"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is it advisable to combine more than one elevation in a haircut?</w:t>
            </w:r>
          </w:p>
          <w:p w14:paraId="44737962" w14:textId="77777777"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techniques can be used to avoid uneven steps in a haircut?</w:t>
            </w:r>
          </w:p>
          <w:p w14:paraId="1D047766" w14:textId="77777777"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procedures should be used when handling cutting implements?</w:t>
            </w:r>
          </w:p>
          <w:p w14:paraId="4F6552E1" w14:textId="77777777"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Which haircuts require damp hair?</w:t>
            </w:r>
          </w:p>
          <w:p w14:paraId="4A7567BB" w14:textId="58F33F27" w:rsidR="0086291E" w:rsidRPr="00CE0852" w:rsidRDefault="0086291E" w:rsidP="0086291E">
            <w:pPr>
              <w:numPr>
                <w:ilvl w:val="0"/>
                <w:numId w:val="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hand positions should be used when cutting with shears? Razors? Clippers? Thinning shears?</w:t>
            </w:r>
          </w:p>
        </w:tc>
        <w:tc>
          <w:tcPr>
            <w:tcW w:w="2880" w:type="dxa"/>
          </w:tcPr>
          <w:p w14:paraId="6C934D83" w14:textId="4E5CE9FC"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11.RV, 11.C</w:t>
            </w:r>
          </w:p>
        </w:tc>
        <w:tc>
          <w:tcPr>
            <w:tcW w:w="2610" w:type="dxa"/>
          </w:tcPr>
          <w:p w14:paraId="7542E510" w14:textId="77777777" w:rsidR="0086291E" w:rsidRPr="00CE0852" w:rsidRDefault="0086291E" w:rsidP="0086291E">
            <w:pPr>
              <w:pStyle w:val="ListParagraph"/>
              <w:numPr>
                <w:ilvl w:val="1"/>
                <w:numId w:val="149"/>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225A7FCA"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04E52E4B"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672DB8C7"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601699B6"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5E13B8C7" w14:textId="74C17BED"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II.D</w:t>
            </w:r>
          </w:p>
          <w:p w14:paraId="4C49187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20680AD7"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 xml:space="preserve">Job Demo </w:t>
            </w:r>
          </w:p>
          <w:p w14:paraId="516092C7" w14:textId="5274A555"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tc>
      </w:tr>
      <w:tr w:rsidR="0086291E" w:rsidRPr="00CE0852" w14:paraId="68711082" w14:textId="00EBCF3D" w:rsidTr="000003C8">
        <w:tc>
          <w:tcPr>
            <w:tcW w:w="590" w:type="dxa"/>
            <w:shd w:val="clear" w:color="auto" w:fill="FFFFFF" w:themeFill="background1"/>
          </w:tcPr>
          <w:p w14:paraId="0C0BBA6E" w14:textId="243983D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75</w:t>
            </w:r>
          </w:p>
        </w:tc>
        <w:tc>
          <w:tcPr>
            <w:tcW w:w="3117" w:type="dxa"/>
            <w:shd w:val="clear" w:color="auto" w:fill="FFFFFF" w:themeFill="background1"/>
            <w:tcMar>
              <w:top w:w="43" w:type="dxa"/>
              <w:left w:w="115" w:type="dxa"/>
              <w:bottom w:w="43" w:type="dxa"/>
              <w:right w:w="115" w:type="dxa"/>
            </w:tcMar>
          </w:tcPr>
          <w:p w14:paraId="2B4821D4"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hand positions for cutting. </w:t>
            </w:r>
          </w:p>
          <w:p w14:paraId="08F1419A" w14:textId="6FFD2D15" w:rsidR="0086291E" w:rsidRPr="00CE0852" w:rsidRDefault="0086291E" w:rsidP="0086291E">
            <w:pPr>
              <w:rPr>
                <w:rFonts w:ascii="Times New Roman" w:eastAsia="Times New Roman" w:hAnsi="Times New Roman" w:cs="Times New Roman"/>
                <w:sz w:val="24"/>
                <w:szCs w:val="24"/>
              </w:rPr>
            </w:pPr>
          </w:p>
        </w:tc>
        <w:tc>
          <w:tcPr>
            <w:tcW w:w="3848" w:type="dxa"/>
          </w:tcPr>
          <w:p w14:paraId="3260FDB6" w14:textId="4D95332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hand positions for</w:t>
            </w:r>
          </w:p>
          <w:p w14:paraId="4DF1F5ED" w14:textId="77777777" w:rsidR="0086291E" w:rsidRPr="00CE0852" w:rsidRDefault="0086291E" w:rsidP="0086291E">
            <w:pPr>
              <w:numPr>
                <w:ilvl w:val="0"/>
                <w:numId w:val="6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vertical haircut</w:t>
            </w:r>
          </w:p>
          <w:p w14:paraId="56745186" w14:textId="77777777" w:rsidR="0086291E" w:rsidRPr="00CE0852" w:rsidRDefault="0086291E" w:rsidP="0086291E">
            <w:pPr>
              <w:numPr>
                <w:ilvl w:val="0"/>
                <w:numId w:val="6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horizontal haircut</w:t>
            </w:r>
          </w:p>
          <w:p w14:paraId="47686602" w14:textId="56CA2486" w:rsidR="0086291E" w:rsidRPr="00CE0852" w:rsidRDefault="0086291E" w:rsidP="0086291E">
            <w:pPr>
              <w:numPr>
                <w:ilvl w:val="0"/>
                <w:numId w:val="6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diagonal cutting.</w:t>
            </w:r>
          </w:p>
          <w:p w14:paraId="283779F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0B3CF3DA"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EE932C1" w14:textId="49C33C95" w:rsidR="0086291E" w:rsidRPr="00CE0852" w:rsidRDefault="0086291E" w:rsidP="0086291E">
            <w:pPr>
              <w:numPr>
                <w:ilvl w:val="0"/>
                <w:numId w:val="6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hand position play in haircutting?</w:t>
            </w:r>
          </w:p>
          <w:p w14:paraId="434CD7AD" w14:textId="77777777" w:rsidR="0086291E" w:rsidRPr="00CE0852" w:rsidRDefault="0086291E" w:rsidP="0086291E">
            <w:pPr>
              <w:numPr>
                <w:ilvl w:val="0"/>
                <w:numId w:val="6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is it recommended that more than one hand position be combined in a haircut?</w:t>
            </w:r>
          </w:p>
          <w:p w14:paraId="2A6E66F8" w14:textId="276C80C0" w:rsidR="0086291E" w:rsidRPr="00CE0852" w:rsidRDefault="0086291E" w:rsidP="0086291E">
            <w:pPr>
              <w:numPr>
                <w:ilvl w:val="0"/>
                <w:numId w:val="6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results of various hand positions during a haircut?</w:t>
            </w:r>
          </w:p>
        </w:tc>
        <w:tc>
          <w:tcPr>
            <w:tcW w:w="2880" w:type="dxa"/>
          </w:tcPr>
          <w:p w14:paraId="3E33091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48E0D1FA" w14:textId="77777777" w:rsidR="0086291E" w:rsidRPr="00CE0852" w:rsidRDefault="0086291E" w:rsidP="0086291E">
            <w:pPr>
              <w:pStyle w:val="ListParagraph"/>
              <w:numPr>
                <w:ilvl w:val="1"/>
                <w:numId w:val="150"/>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3E43CFB"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16046F3C"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432C02A0"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0A6D85F3"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26B87C3E" w14:textId="74284C4A"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and II.D</w:t>
            </w:r>
          </w:p>
          <w:p w14:paraId="31CD26B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13BFDF6A" w14:textId="77777777" w:rsidR="00472F03" w:rsidRPr="00AA75E4"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42EAB2E9" w14:textId="77777777" w:rsidR="00472F03" w:rsidRPr="00AA75E4"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p w14:paraId="7179FCB2" w14:textId="40DE6079"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CTE Educator</w:t>
            </w:r>
          </w:p>
        </w:tc>
      </w:tr>
      <w:tr w:rsidR="0086291E" w:rsidRPr="00CE0852" w14:paraId="73B8596A" w14:textId="6FE038F1" w:rsidTr="000003C8">
        <w:tc>
          <w:tcPr>
            <w:tcW w:w="590" w:type="dxa"/>
            <w:shd w:val="clear" w:color="auto" w:fill="FFFFFF" w:themeFill="background1"/>
          </w:tcPr>
          <w:p w14:paraId="2D69A38A" w14:textId="6F90A605"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76</w:t>
            </w:r>
          </w:p>
        </w:tc>
        <w:tc>
          <w:tcPr>
            <w:tcW w:w="3117" w:type="dxa"/>
            <w:shd w:val="clear" w:color="auto" w:fill="FFFFFF" w:themeFill="background1"/>
            <w:tcMar>
              <w:top w:w="43" w:type="dxa"/>
              <w:left w:w="115" w:type="dxa"/>
              <w:bottom w:w="43" w:type="dxa"/>
              <w:right w:w="115" w:type="dxa"/>
            </w:tcMar>
          </w:tcPr>
          <w:p w14:paraId="549331F4" w14:textId="3B9ED90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safe and effective handling of haircutting implements. </w:t>
            </w:r>
          </w:p>
        </w:tc>
        <w:tc>
          <w:tcPr>
            <w:tcW w:w="3848" w:type="dxa"/>
          </w:tcPr>
          <w:p w14:paraId="3175CE8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handling of</w:t>
            </w:r>
          </w:p>
          <w:p w14:paraId="0F81E2AC" w14:textId="77777777" w:rsidR="0086291E" w:rsidRPr="00CE0852" w:rsidRDefault="0086291E" w:rsidP="0086291E">
            <w:pPr>
              <w:numPr>
                <w:ilvl w:val="0"/>
                <w:numId w:val="6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shears</w:t>
            </w:r>
          </w:p>
          <w:p w14:paraId="04E1A619" w14:textId="77777777" w:rsidR="0086291E" w:rsidRPr="00CE0852" w:rsidRDefault="0086291E" w:rsidP="0086291E">
            <w:pPr>
              <w:numPr>
                <w:ilvl w:val="0"/>
                <w:numId w:val="6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razors</w:t>
            </w:r>
          </w:p>
          <w:p w14:paraId="5FADB6BE" w14:textId="3A99A0C3" w:rsidR="0086291E" w:rsidRPr="00CE0852" w:rsidRDefault="0086291E" w:rsidP="0086291E">
            <w:pPr>
              <w:numPr>
                <w:ilvl w:val="0"/>
                <w:numId w:val="6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clippers and trimmers</w:t>
            </w:r>
          </w:p>
          <w:p w14:paraId="26487091" w14:textId="77777777" w:rsidR="0086291E" w:rsidRPr="00CE0852" w:rsidRDefault="0086291E" w:rsidP="0086291E">
            <w:pPr>
              <w:numPr>
                <w:ilvl w:val="0"/>
                <w:numId w:val="6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thinning shears.</w:t>
            </w:r>
          </w:p>
          <w:p w14:paraId="3E64CD4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47299AF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92B87D2" w14:textId="5A9D7953"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procedures should be followed when handling cutting implements?</w:t>
            </w:r>
          </w:p>
          <w:p w14:paraId="66062CF2" w14:textId="09E03226"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the guard and blade safely removed from a razor?</w:t>
            </w:r>
          </w:p>
          <w:p w14:paraId="15F73FD2" w14:textId="24F552E9"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one dispose of a used blade?</w:t>
            </w:r>
          </w:p>
          <w:p w14:paraId="2DF0389B" w14:textId="32D7F4B2"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should a razor blade be changed?</w:t>
            </w:r>
          </w:p>
        </w:tc>
        <w:tc>
          <w:tcPr>
            <w:tcW w:w="2880" w:type="dxa"/>
          </w:tcPr>
          <w:p w14:paraId="24053B4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19301FB5" w14:textId="77777777" w:rsidR="0086291E" w:rsidRPr="00CE0852" w:rsidRDefault="0086291E" w:rsidP="0086291E">
            <w:pPr>
              <w:pStyle w:val="ListParagraph"/>
              <w:numPr>
                <w:ilvl w:val="1"/>
                <w:numId w:val="151"/>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663D187A"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50E0E33A"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5E79F8EB"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084F28D7"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5FDE6EEF" w14:textId="143EE353"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II.C, II.D</w:t>
            </w:r>
          </w:p>
          <w:p w14:paraId="0227AAD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1A6138D4" w14:textId="77777777" w:rsidR="00472F03" w:rsidRPr="00AA75E4"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Job Demo A</w:t>
            </w:r>
          </w:p>
          <w:p w14:paraId="1ECDDA4F" w14:textId="77777777" w:rsidR="00472F03" w:rsidRPr="00AA75E4"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Occupational Scrapbook</w:t>
            </w:r>
          </w:p>
          <w:p w14:paraId="07F559BC" w14:textId="5A3CD281"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AA75E4">
              <w:rPr>
                <w:rFonts w:ascii="Times New Roman" w:eastAsia="Times New Roman" w:hAnsi="Times New Roman" w:cs="Times New Roman"/>
                <w:sz w:val="24"/>
                <w:szCs w:val="24"/>
              </w:rPr>
              <w:t>CTE Educator</w:t>
            </w:r>
          </w:p>
        </w:tc>
      </w:tr>
      <w:tr w:rsidR="0086291E" w:rsidRPr="00CE0852" w14:paraId="6010B5A7" w14:textId="6A802F3A" w:rsidTr="000003C8">
        <w:tc>
          <w:tcPr>
            <w:tcW w:w="590" w:type="dxa"/>
            <w:shd w:val="clear" w:color="auto" w:fill="FFFFFF" w:themeFill="background1"/>
          </w:tcPr>
          <w:p w14:paraId="309E600E" w14:textId="36E0653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77</w:t>
            </w:r>
          </w:p>
        </w:tc>
        <w:tc>
          <w:tcPr>
            <w:tcW w:w="3117" w:type="dxa"/>
            <w:shd w:val="clear" w:color="auto" w:fill="FFFFFF" w:themeFill="background1"/>
            <w:tcMar>
              <w:top w:w="43" w:type="dxa"/>
              <w:left w:w="115" w:type="dxa"/>
              <w:bottom w:w="43" w:type="dxa"/>
              <w:right w:w="115" w:type="dxa"/>
            </w:tcMar>
          </w:tcPr>
          <w:p w14:paraId="024B1FD0" w14:textId="48B3B11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Perform hair cutting. </w:t>
            </w:r>
          </w:p>
        </w:tc>
        <w:tc>
          <w:tcPr>
            <w:tcW w:w="3848" w:type="dxa"/>
          </w:tcPr>
          <w:p w14:paraId="010A88DD" w14:textId="3C4F6A6C"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Performance should include applying safety precautions and cutting techniques when using hair-shaping implements such as</w:t>
            </w:r>
          </w:p>
          <w:p w14:paraId="35CCBA5D" w14:textId="77777777" w:rsidR="0086291E" w:rsidRPr="00CE0852" w:rsidRDefault="0086291E" w:rsidP="0086291E">
            <w:pPr>
              <w:numPr>
                <w:ilvl w:val="0"/>
                <w:numId w:val="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shears</w:t>
            </w:r>
          </w:p>
          <w:p w14:paraId="0A164992" w14:textId="77777777" w:rsidR="0086291E" w:rsidRPr="00CE0852" w:rsidRDefault="0086291E" w:rsidP="0086291E">
            <w:pPr>
              <w:numPr>
                <w:ilvl w:val="0"/>
                <w:numId w:val="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razors</w:t>
            </w:r>
          </w:p>
          <w:p w14:paraId="141119F8" w14:textId="77777777" w:rsidR="0086291E" w:rsidRPr="00CE0852" w:rsidRDefault="0086291E" w:rsidP="0086291E">
            <w:pPr>
              <w:numPr>
                <w:ilvl w:val="0"/>
                <w:numId w:val="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clippers and trimmers</w:t>
            </w:r>
          </w:p>
          <w:p w14:paraId="6F1DEDD9" w14:textId="77777777" w:rsidR="0086291E" w:rsidRPr="00CE0852" w:rsidRDefault="0086291E" w:rsidP="0086291E">
            <w:pPr>
              <w:numPr>
                <w:ilvl w:val="0"/>
                <w:numId w:val="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thinning shears.</w:t>
            </w:r>
          </w:p>
          <w:p w14:paraId="0C3125E9" w14:textId="5156D96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Performance should include </w:t>
            </w:r>
          </w:p>
          <w:p w14:paraId="1B98FC2A" w14:textId="3418F4ED" w:rsidR="0086291E" w:rsidRPr="00CE0852" w:rsidRDefault="0086291E" w:rsidP="0086291E">
            <w:pPr>
              <w:numPr>
                <w:ilvl w:val="0"/>
                <w:numId w:val="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0 degrees elevation </w:t>
            </w:r>
          </w:p>
          <w:p w14:paraId="548801C9" w14:textId="5733F97F" w:rsidR="0086291E" w:rsidRPr="00CE0852" w:rsidRDefault="0086291E" w:rsidP="0086291E">
            <w:pPr>
              <w:numPr>
                <w:ilvl w:val="0"/>
                <w:numId w:val="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45 degrees elevation</w:t>
            </w:r>
          </w:p>
          <w:p w14:paraId="00B94C76" w14:textId="06F037C2" w:rsidR="0086291E" w:rsidRPr="00CE0852" w:rsidRDefault="0086291E" w:rsidP="0086291E">
            <w:pPr>
              <w:numPr>
                <w:ilvl w:val="0"/>
                <w:numId w:val="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90 degrees elevation</w:t>
            </w:r>
          </w:p>
          <w:p w14:paraId="5B29B930" w14:textId="1636F512" w:rsidR="0086291E" w:rsidRPr="00CE0852" w:rsidRDefault="0086291E" w:rsidP="0086291E">
            <w:pPr>
              <w:numPr>
                <w:ilvl w:val="0"/>
                <w:numId w:val="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180 degrees elevation.</w:t>
            </w:r>
          </w:p>
        </w:tc>
        <w:tc>
          <w:tcPr>
            <w:tcW w:w="3600" w:type="dxa"/>
          </w:tcPr>
          <w:p w14:paraId="48132B37"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26DB9E5" w14:textId="77777777"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procedures should be followed when handling cutting implements?</w:t>
            </w:r>
          </w:p>
          <w:p w14:paraId="20EE2FC0" w14:textId="77777777"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Which haircuts require damp hair?</w:t>
            </w:r>
          </w:p>
          <w:p w14:paraId="6CAA91EB" w14:textId="77777777" w:rsidR="0086291E" w:rsidRPr="00CE0852" w:rsidRDefault="0086291E" w:rsidP="0086291E">
            <w:pPr>
              <w:numPr>
                <w:ilvl w:val="0"/>
                <w:numId w:val="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hand positions should be used when cutting with shears? Razors? Clippers? Thinning shears?</w:t>
            </w:r>
          </w:p>
          <w:p w14:paraId="17101C0C" w14:textId="4A079BBB" w:rsidR="0086291E" w:rsidRPr="00CE0852" w:rsidRDefault="0086291E" w:rsidP="0086291E">
            <w:pPr>
              <w:spacing w:before="100" w:beforeAutospacing="1" w:after="100" w:afterAutospacing="1"/>
              <w:ind w:left="720"/>
              <w:rPr>
                <w:rFonts w:ascii="Times New Roman" w:eastAsia="Times New Roman" w:hAnsi="Times New Roman" w:cs="Times New Roman"/>
                <w:sz w:val="24"/>
                <w:szCs w:val="24"/>
              </w:rPr>
            </w:pPr>
          </w:p>
        </w:tc>
        <w:tc>
          <w:tcPr>
            <w:tcW w:w="2880" w:type="dxa"/>
          </w:tcPr>
          <w:p w14:paraId="45D86ED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41AA2659" w14:textId="77777777" w:rsidR="0086291E" w:rsidRPr="00CE0852" w:rsidRDefault="0086291E" w:rsidP="0086291E">
            <w:pPr>
              <w:pStyle w:val="ListParagraph"/>
              <w:numPr>
                <w:ilvl w:val="1"/>
                <w:numId w:val="152"/>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78DF94D"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5CA1D810"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47EAB687"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12693548"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692DD5A2" w14:textId="35A8D84B"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II.C, II.D</w:t>
            </w:r>
          </w:p>
          <w:p w14:paraId="13A45DB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CE9FED1"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37E184F3"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61B61CD7"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Barbering Competition</w:t>
            </w:r>
          </w:p>
          <w:p w14:paraId="227D57A6"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CTE Educator</w:t>
            </w:r>
          </w:p>
          <w:p w14:paraId="52A0AB2C" w14:textId="5061229A"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549FCDDA" w14:textId="78D38E6C" w:rsidTr="000003C8">
        <w:tc>
          <w:tcPr>
            <w:tcW w:w="590" w:type="dxa"/>
            <w:shd w:val="clear" w:color="auto" w:fill="FFFFFF" w:themeFill="background1"/>
          </w:tcPr>
          <w:p w14:paraId="5FF788F3" w14:textId="4D1A773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78</w:t>
            </w:r>
          </w:p>
        </w:tc>
        <w:tc>
          <w:tcPr>
            <w:tcW w:w="3117" w:type="dxa"/>
            <w:shd w:val="clear" w:color="auto" w:fill="FFFFFF" w:themeFill="background1"/>
            <w:tcMar>
              <w:top w:w="43" w:type="dxa"/>
              <w:left w:w="115" w:type="dxa"/>
              <w:bottom w:w="43" w:type="dxa"/>
              <w:right w:w="115" w:type="dxa"/>
            </w:tcMar>
          </w:tcPr>
          <w:p w14:paraId="6FBBC606"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Evaluate the final haircut. </w:t>
            </w:r>
          </w:p>
          <w:p w14:paraId="7C15A879" w14:textId="677E0249" w:rsidR="0086291E" w:rsidRPr="00CE0852" w:rsidRDefault="0086291E" w:rsidP="0086291E">
            <w:pPr>
              <w:rPr>
                <w:rFonts w:ascii="Times New Roman" w:eastAsia="Times New Roman" w:hAnsi="Times New Roman" w:cs="Times New Roman"/>
                <w:sz w:val="24"/>
                <w:szCs w:val="24"/>
              </w:rPr>
            </w:pPr>
          </w:p>
        </w:tc>
        <w:tc>
          <w:tcPr>
            <w:tcW w:w="3848" w:type="dxa"/>
          </w:tcPr>
          <w:p w14:paraId="1505440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Evaluation should include </w:t>
            </w:r>
          </w:p>
          <w:p w14:paraId="0610AA9A" w14:textId="77777777" w:rsidR="0086291E" w:rsidRPr="00CE0852" w:rsidRDefault="0086291E" w:rsidP="0086291E">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checking the haircut for blending, outline, and balance</w:t>
            </w:r>
          </w:p>
          <w:p w14:paraId="5780459D" w14:textId="486D7D6F" w:rsidR="0086291E" w:rsidRPr="00CE0852" w:rsidRDefault="0086291E" w:rsidP="0086291E">
            <w:pPr>
              <w:pStyle w:val="ListParagraph"/>
              <w:numPr>
                <w:ilvl w:val="0"/>
                <w:numId w:val="11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following the correct elevation for cross-checking. </w:t>
            </w:r>
          </w:p>
        </w:tc>
        <w:tc>
          <w:tcPr>
            <w:tcW w:w="3600" w:type="dxa"/>
          </w:tcPr>
          <w:p w14:paraId="7A5EBFF9"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9548902" w14:textId="5E81D307" w:rsidR="0086291E" w:rsidRPr="00CE0852" w:rsidRDefault="0086291E" w:rsidP="0086291E">
            <w:pPr>
              <w:numPr>
                <w:ilvl w:val="0"/>
                <w:numId w:val="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is </w:t>
            </w:r>
            <w:r w:rsidRPr="00CE0852">
              <w:rPr>
                <w:rFonts w:ascii="Times New Roman" w:eastAsia="Times New Roman" w:hAnsi="Times New Roman" w:cs="Times New Roman"/>
                <w:i/>
                <w:iCs/>
                <w:sz w:val="24"/>
                <w:szCs w:val="24"/>
              </w:rPr>
              <w:t>cross-checking</w:t>
            </w:r>
            <w:r w:rsidRPr="00CE0852">
              <w:rPr>
                <w:rFonts w:ascii="Times New Roman" w:eastAsia="Times New Roman" w:hAnsi="Times New Roman" w:cs="Times New Roman"/>
                <w:sz w:val="24"/>
                <w:szCs w:val="24"/>
              </w:rPr>
              <w:t>? When would it be used?</w:t>
            </w:r>
          </w:p>
          <w:p w14:paraId="7B18E019" w14:textId="77777777" w:rsidR="0086291E" w:rsidRPr="00CE0852" w:rsidRDefault="0086291E" w:rsidP="0086291E">
            <w:pPr>
              <w:numPr>
                <w:ilvl w:val="0"/>
                <w:numId w:val="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position should be used to check a vertical haircut? Why?</w:t>
            </w:r>
          </w:p>
          <w:p w14:paraId="045A1F23" w14:textId="77777777" w:rsidR="0086291E" w:rsidRPr="00CE0852" w:rsidRDefault="0086291E" w:rsidP="0086291E">
            <w:pPr>
              <w:numPr>
                <w:ilvl w:val="0"/>
                <w:numId w:val="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position should be used to check a horizontal haircut? Why?</w:t>
            </w:r>
          </w:p>
          <w:p w14:paraId="65ED1DDE" w14:textId="0E1538F2" w:rsidR="0086291E" w:rsidRPr="00CE0852" w:rsidRDefault="0086291E" w:rsidP="0086291E">
            <w:pPr>
              <w:numPr>
                <w:ilvl w:val="0"/>
                <w:numId w:val="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position should be used to check a diagonal haircut? Why?</w:t>
            </w:r>
          </w:p>
        </w:tc>
        <w:tc>
          <w:tcPr>
            <w:tcW w:w="2880" w:type="dxa"/>
          </w:tcPr>
          <w:p w14:paraId="519E664F" w14:textId="780B7DA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3E9FA8C7" w14:textId="77777777" w:rsidR="0086291E" w:rsidRPr="00CE0852" w:rsidRDefault="0086291E" w:rsidP="0086291E">
            <w:pPr>
              <w:pStyle w:val="ListParagraph"/>
              <w:numPr>
                <w:ilvl w:val="1"/>
                <w:numId w:val="153"/>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E1AAE37" w14:textId="77777777" w:rsidR="0086291E" w:rsidRPr="00CE0852" w:rsidRDefault="0086291E" w:rsidP="0086291E">
            <w:pPr>
              <w:pStyle w:val="ListParagraph"/>
              <w:numPr>
                <w:ilvl w:val="1"/>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cutting for all types, including textured hair</w:t>
            </w:r>
          </w:p>
          <w:p w14:paraId="309A383E"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Fundamentals, materials, and equipment</w:t>
            </w:r>
          </w:p>
          <w:p w14:paraId="276C6835" w14:textId="77777777" w:rsidR="0086291E" w:rsidRPr="00CE0852" w:rsidRDefault="0086291E" w:rsidP="0086291E">
            <w:pPr>
              <w:pStyle w:val="ListParagraph"/>
              <w:numPr>
                <w:ilvl w:val="2"/>
                <w:numId w:val="147"/>
              </w:numPr>
              <w:spacing w:before="100" w:beforeAutospacing="1" w:after="100" w:afterAutospacing="1" w:line="259" w:lineRule="auto"/>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w:t>
            </w:r>
          </w:p>
          <w:p w14:paraId="04E69040" w14:textId="77777777" w:rsidR="0086291E" w:rsidRPr="00CE0852" w:rsidRDefault="0086291E" w:rsidP="0086291E">
            <w:pPr>
              <w:pStyle w:val="ListParagraph"/>
              <w:spacing w:before="100" w:beforeAutospacing="1" w:after="100" w:afterAutospacing="1" w:line="259" w:lineRule="auto"/>
              <w:ind w:left="726"/>
              <w:rPr>
                <w:rFonts w:ascii="Times New Roman" w:eastAsia="Times New Roman" w:hAnsi="Times New Roman" w:cs="Times New Roman"/>
                <w:sz w:val="24"/>
                <w:szCs w:val="24"/>
              </w:rPr>
            </w:pPr>
          </w:p>
          <w:p w14:paraId="1C38964F" w14:textId="21CD12B0" w:rsidR="0086291E" w:rsidRPr="00CE0852" w:rsidRDefault="0086291E" w:rsidP="0086291E">
            <w:pPr>
              <w:pStyle w:val="ListParagraph"/>
              <w:numPr>
                <w:ilvl w:val="0"/>
                <w:numId w:val="147"/>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II.C, II.D</w:t>
            </w:r>
          </w:p>
          <w:p w14:paraId="44F2C95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4E0576FF"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42B2F632"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669BA2AB"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Barbering Competition</w:t>
            </w:r>
          </w:p>
          <w:p w14:paraId="7BBC7766"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CTE Educator</w:t>
            </w:r>
          </w:p>
          <w:p w14:paraId="670BC476" w14:textId="483EF2BF"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4CA9A376" w14:textId="497CCD31" w:rsidTr="000003C8">
        <w:trPr>
          <w:trHeight w:val="144"/>
        </w:trPr>
        <w:tc>
          <w:tcPr>
            <w:tcW w:w="590" w:type="dxa"/>
            <w:shd w:val="clear" w:color="auto" w:fill="D0CECE" w:themeFill="background2" w:themeFillShade="E6"/>
          </w:tcPr>
          <w:p w14:paraId="605A43D5"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64700F2F" w14:textId="364DC3B8"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Styling Hair</w:t>
            </w:r>
          </w:p>
        </w:tc>
        <w:tc>
          <w:tcPr>
            <w:tcW w:w="3848" w:type="dxa"/>
            <w:shd w:val="clear" w:color="auto" w:fill="D0CECE" w:themeFill="background2" w:themeFillShade="E6"/>
          </w:tcPr>
          <w:p w14:paraId="40B0E00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3CD1835F" w14:textId="6EFB7B2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3E4181A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4042C0C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53D8A0F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0998FAF3" w14:textId="38A457EF" w:rsidTr="000003C8">
        <w:tc>
          <w:tcPr>
            <w:tcW w:w="590" w:type="dxa"/>
            <w:shd w:val="clear" w:color="auto" w:fill="FFFFFF" w:themeFill="background1"/>
          </w:tcPr>
          <w:p w14:paraId="77608C76" w14:textId="06D3A75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79</w:t>
            </w:r>
          </w:p>
        </w:tc>
        <w:tc>
          <w:tcPr>
            <w:tcW w:w="3117" w:type="dxa"/>
            <w:shd w:val="clear" w:color="auto" w:fill="FFFFFF" w:themeFill="background1"/>
            <w:tcMar>
              <w:top w:w="43" w:type="dxa"/>
              <w:left w:w="115" w:type="dxa"/>
              <w:bottom w:w="43" w:type="dxa"/>
              <w:right w:w="115" w:type="dxa"/>
            </w:tcMar>
          </w:tcPr>
          <w:p w14:paraId="4DF97E8E" w14:textId="56F220F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Consult with the client prior to styling hair.</w:t>
            </w:r>
          </w:p>
        </w:tc>
        <w:tc>
          <w:tcPr>
            <w:tcW w:w="3848" w:type="dxa"/>
          </w:tcPr>
          <w:p w14:paraId="3886D6F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Consultation should include</w:t>
            </w:r>
          </w:p>
          <w:p w14:paraId="27F1FCD4" w14:textId="77777777" w:rsidR="0086291E" w:rsidRPr="00CE0852" w:rsidRDefault="0086291E" w:rsidP="0086291E">
            <w:pPr>
              <w:pStyle w:val="ListParagraph"/>
              <w:numPr>
                <w:ilvl w:val="0"/>
                <w:numId w:val="1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expectations of the client</w:t>
            </w:r>
          </w:p>
          <w:p w14:paraId="097D19D9" w14:textId="77777777" w:rsidR="0086291E" w:rsidRPr="00CE0852" w:rsidRDefault="0086291E" w:rsidP="0086291E">
            <w:pPr>
              <w:pStyle w:val="ListParagraph"/>
              <w:numPr>
                <w:ilvl w:val="0"/>
                <w:numId w:val="1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products and tools needed</w:t>
            </w:r>
          </w:p>
          <w:p w14:paraId="1F556297" w14:textId="77777777" w:rsidR="0086291E" w:rsidRPr="00CE0852" w:rsidRDefault="0086291E" w:rsidP="0086291E">
            <w:pPr>
              <w:pStyle w:val="ListParagraph"/>
              <w:numPr>
                <w:ilvl w:val="0"/>
                <w:numId w:val="1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lifestyle of the client</w:t>
            </w:r>
          </w:p>
          <w:p w14:paraId="29B3FCA5" w14:textId="77777777" w:rsidR="0086291E" w:rsidRPr="00CE0852" w:rsidRDefault="0086291E" w:rsidP="0086291E">
            <w:pPr>
              <w:pStyle w:val="ListParagraph"/>
              <w:numPr>
                <w:ilvl w:val="0"/>
                <w:numId w:val="1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 to be used</w:t>
            </w:r>
          </w:p>
          <w:p w14:paraId="7778F8CE" w14:textId="78F00BD9" w:rsidR="0086291E" w:rsidRPr="00CE0852" w:rsidRDefault="0086291E" w:rsidP="0086291E">
            <w:pPr>
              <w:pStyle w:val="ListParagraph"/>
              <w:numPr>
                <w:ilvl w:val="0"/>
                <w:numId w:val="12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visual aids.</w:t>
            </w:r>
          </w:p>
        </w:tc>
        <w:tc>
          <w:tcPr>
            <w:tcW w:w="3600" w:type="dxa"/>
          </w:tcPr>
          <w:p w14:paraId="0F219C7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020D990" w14:textId="77777777" w:rsidR="0086291E" w:rsidRPr="00CE0852" w:rsidRDefault="0086291E" w:rsidP="0086291E">
            <w:pPr>
              <w:pStyle w:val="ListParagraph"/>
              <w:numPr>
                <w:ilvl w:val="0"/>
                <w:numId w:val="125"/>
              </w:num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How are visual aids effective?</w:t>
            </w:r>
          </w:p>
          <w:p w14:paraId="32156BC1" w14:textId="77777777" w:rsidR="0086291E" w:rsidRPr="00CE0852" w:rsidRDefault="0086291E" w:rsidP="0086291E">
            <w:pPr>
              <w:pStyle w:val="ListParagraph"/>
              <w:numPr>
                <w:ilvl w:val="0"/>
                <w:numId w:val="125"/>
              </w:num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Why is lifestyle an important consideration in styling hair?</w:t>
            </w:r>
          </w:p>
          <w:p w14:paraId="76EDF443" w14:textId="74C7D1D1" w:rsidR="0086291E" w:rsidRPr="00CE0852" w:rsidRDefault="0086291E" w:rsidP="0086291E">
            <w:pPr>
              <w:pStyle w:val="ListParagraph"/>
              <w:numPr>
                <w:ilvl w:val="0"/>
                <w:numId w:val="125"/>
              </w:num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What is considered the ideal face shape? How does this affect the type of hairstyle?</w:t>
            </w:r>
          </w:p>
        </w:tc>
        <w:tc>
          <w:tcPr>
            <w:tcW w:w="2880" w:type="dxa"/>
          </w:tcPr>
          <w:p w14:paraId="21C0B13E" w14:textId="34758C36"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53ECDF9E" w14:textId="77777777" w:rsidR="0086291E" w:rsidRPr="00CE0852" w:rsidRDefault="0086291E" w:rsidP="0086291E">
            <w:pPr>
              <w:pStyle w:val="ListParagraph"/>
              <w:numPr>
                <w:ilvl w:val="1"/>
                <w:numId w:val="154"/>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414B969A"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0BDD627F"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47185FBA"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0D1D4840"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0B2F6788"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785C5796" w14:textId="4DB1DA9A" w:rsidR="0086291E" w:rsidRPr="00CE0852" w:rsidRDefault="0086291E" w:rsidP="0086291E">
            <w:pPr>
              <w:pStyle w:val="ListParagraph"/>
              <w:numPr>
                <w:ilvl w:val="0"/>
                <w:numId w:val="154"/>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and II.D</w:t>
            </w:r>
          </w:p>
        </w:tc>
        <w:tc>
          <w:tcPr>
            <w:tcW w:w="2250" w:type="dxa"/>
          </w:tcPr>
          <w:p w14:paraId="13CE3FBF"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1E86B575" w14:textId="6A7046A5" w:rsidTr="000003C8">
        <w:tc>
          <w:tcPr>
            <w:tcW w:w="590" w:type="dxa"/>
            <w:shd w:val="clear" w:color="auto" w:fill="FFFFFF" w:themeFill="background1"/>
          </w:tcPr>
          <w:p w14:paraId="3DC45335" w14:textId="1B0BA49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80</w:t>
            </w:r>
          </w:p>
        </w:tc>
        <w:tc>
          <w:tcPr>
            <w:tcW w:w="3117" w:type="dxa"/>
            <w:shd w:val="clear" w:color="auto" w:fill="FFFFFF" w:themeFill="background1"/>
            <w:tcMar>
              <w:top w:w="43" w:type="dxa"/>
              <w:left w:w="115" w:type="dxa"/>
              <w:bottom w:w="43" w:type="dxa"/>
              <w:right w:w="115" w:type="dxa"/>
            </w:tcMar>
          </w:tcPr>
          <w:p w14:paraId="2FB8EB80" w14:textId="16411F6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 design style principles.</w:t>
            </w:r>
          </w:p>
        </w:tc>
        <w:tc>
          <w:tcPr>
            <w:tcW w:w="3848" w:type="dxa"/>
          </w:tcPr>
          <w:p w14:paraId="6599A98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Application should include</w:t>
            </w:r>
          </w:p>
          <w:p w14:paraId="00027DE3" w14:textId="7EEA76C3" w:rsidR="0086291E" w:rsidRPr="00CE0852" w:rsidRDefault="0086291E" w:rsidP="0086291E">
            <w:pPr>
              <w:pStyle w:val="ListParagraph"/>
              <w:numPr>
                <w:ilvl w:val="0"/>
                <w:numId w:val="1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proportion</w:t>
            </w:r>
          </w:p>
          <w:p w14:paraId="02A2ADD2" w14:textId="59A3186F" w:rsidR="0086291E" w:rsidRPr="00CE0852" w:rsidRDefault="0086291E" w:rsidP="0086291E">
            <w:pPr>
              <w:pStyle w:val="ListParagraph"/>
              <w:numPr>
                <w:ilvl w:val="0"/>
                <w:numId w:val="1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balance</w:t>
            </w:r>
          </w:p>
          <w:p w14:paraId="2E15A616" w14:textId="7630226D" w:rsidR="0086291E" w:rsidRPr="00CE0852" w:rsidRDefault="0086291E" w:rsidP="0086291E">
            <w:pPr>
              <w:pStyle w:val="ListParagraph"/>
              <w:numPr>
                <w:ilvl w:val="0"/>
                <w:numId w:val="1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harmony</w:t>
            </w:r>
          </w:p>
          <w:p w14:paraId="42922CCE" w14:textId="4760223D" w:rsidR="0086291E" w:rsidRPr="00CE0852" w:rsidRDefault="0086291E" w:rsidP="0086291E">
            <w:pPr>
              <w:pStyle w:val="ListParagraph"/>
              <w:numPr>
                <w:ilvl w:val="0"/>
                <w:numId w:val="1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emphasis</w:t>
            </w:r>
          </w:p>
          <w:p w14:paraId="642F5FC5" w14:textId="7522EBA6" w:rsidR="0086291E" w:rsidRPr="00CE0852" w:rsidRDefault="0086291E" w:rsidP="0086291E">
            <w:pPr>
              <w:pStyle w:val="ListParagraph"/>
              <w:numPr>
                <w:ilvl w:val="0"/>
                <w:numId w:val="12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rhythm.</w:t>
            </w:r>
          </w:p>
        </w:tc>
        <w:tc>
          <w:tcPr>
            <w:tcW w:w="3600" w:type="dxa"/>
          </w:tcPr>
          <w:p w14:paraId="2F60E9BC"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EFB0C4F" w14:textId="77777777" w:rsidR="0086291E" w:rsidRPr="00CE0852" w:rsidRDefault="0086291E" w:rsidP="0086291E">
            <w:pPr>
              <w:pStyle w:val="ListParagraph"/>
              <w:numPr>
                <w:ilvl w:val="0"/>
                <w:numId w:val="12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body type be considered when deciding on a hair style?</w:t>
            </w:r>
          </w:p>
          <w:p w14:paraId="0879F358" w14:textId="318D2A37" w:rsidR="0086291E" w:rsidRPr="00CE0852" w:rsidRDefault="0086291E" w:rsidP="0086291E">
            <w:pPr>
              <w:pStyle w:val="ListParagraph"/>
              <w:numPr>
                <w:ilvl w:val="0"/>
                <w:numId w:val="127"/>
              </w:num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sz w:val="24"/>
                <w:szCs w:val="24"/>
              </w:rPr>
              <w:t>Why must all design principles be considered?</w:t>
            </w:r>
          </w:p>
        </w:tc>
        <w:tc>
          <w:tcPr>
            <w:tcW w:w="2880" w:type="dxa"/>
          </w:tcPr>
          <w:p w14:paraId="4979243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05435C42" w14:textId="77777777" w:rsidR="0086291E" w:rsidRPr="00CE0852" w:rsidRDefault="0086291E" w:rsidP="0086291E">
            <w:pPr>
              <w:pStyle w:val="ListParagraph"/>
              <w:numPr>
                <w:ilvl w:val="1"/>
                <w:numId w:val="154"/>
              </w:numPr>
              <w:spacing w:before="100" w:beforeAutospacing="1" w:after="100" w:afterAutospacing="1" w:line="259" w:lineRule="auto"/>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436FC43" w14:textId="77777777" w:rsidR="0086291E" w:rsidRPr="00CE0852" w:rsidRDefault="0086291E" w:rsidP="0086291E">
            <w:pPr>
              <w:pStyle w:val="ListParagraph"/>
              <w:numPr>
                <w:ilvl w:val="1"/>
                <w:numId w:val="14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4C78573A"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3FB73173"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71F0D966" w14:textId="77777777" w:rsidR="0086291E" w:rsidRPr="00CE0852" w:rsidRDefault="0086291E" w:rsidP="0086291E">
            <w:pPr>
              <w:pStyle w:val="ListParagraph"/>
              <w:numPr>
                <w:ilvl w:val="2"/>
                <w:numId w:val="14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476F93D2" w14:textId="460CE094"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II.A, II.B, and II.D</w:t>
            </w:r>
          </w:p>
        </w:tc>
        <w:tc>
          <w:tcPr>
            <w:tcW w:w="2250" w:type="dxa"/>
          </w:tcPr>
          <w:p w14:paraId="705313FC" w14:textId="77777777" w:rsidR="0086291E" w:rsidRPr="00472F03" w:rsidRDefault="0086291E" w:rsidP="00472F03">
            <w:pPr>
              <w:spacing w:before="100" w:beforeAutospacing="1" w:after="100" w:afterAutospacing="1"/>
              <w:rPr>
                <w:rFonts w:ascii="Times New Roman" w:eastAsia="Times New Roman" w:hAnsi="Times New Roman" w:cs="Times New Roman"/>
                <w:sz w:val="24"/>
                <w:szCs w:val="24"/>
              </w:rPr>
            </w:pPr>
          </w:p>
        </w:tc>
      </w:tr>
      <w:tr w:rsidR="0086291E" w:rsidRPr="00CE0852" w14:paraId="4AC09398" w14:textId="3E32A7E7" w:rsidTr="000003C8">
        <w:tc>
          <w:tcPr>
            <w:tcW w:w="590" w:type="dxa"/>
            <w:shd w:val="clear" w:color="auto" w:fill="FFFFFF" w:themeFill="background1"/>
          </w:tcPr>
          <w:p w14:paraId="67C9B80E" w14:textId="20F4C06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81</w:t>
            </w:r>
          </w:p>
        </w:tc>
        <w:tc>
          <w:tcPr>
            <w:tcW w:w="3117" w:type="dxa"/>
            <w:shd w:val="clear" w:color="auto" w:fill="FFFFFF" w:themeFill="background1"/>
            <w:tcMar>
              <w:top w:w="43" w:type="dxa"/>
              <w:left w:w="115" w:type="dxa"/>
              <w:bottom w:w="43" w:type="dxa"/>
              <w:right w:w="115" w:type="dxa"/>
            </w:tcMar>
          </w:tcPr>
          <w:p w14:paraId="22F0B871" w14:textId="69717D0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knowledge of styling and finishing products. </w:t>
            </w:r>
          </w:p>
        </w:tc>
        <w:tc>
          <w:tcPr>
            <w:tcW w:w="3848" w:type="dxa"/>
          </w:tcPr>
          <w:p w14:paraId="66AA0DDC" w14:textId="1EF0DB7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 the selection of styling and finishing products based on hair texture, density, length, and desired finish.</w:t>
            </w:r>
          </w:p>
        </w:tc>
        <w:tc>
          <w:tcPr>
            <w:tcW w:w="3600" w:type="dxa"/>
          </w:tcPr>
          <w:p w14:paraId="04A9C3C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C87C5BB" w14:textId="027FEEDD" w:rsidR="0086291E" w:rsidRPr="00CE0852" w:rsidRDefault="0086291E" w:rsidP="0086291E">
            <w:pPr>
              <w:numPr>
                <w:ilvl w:val="0"/>
                <w:numId w:val="6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role does hair texture play in product selection?</w:t>
            </w:r>
          </w:p>
          <w:p w14:paraId="3FB97CFC" w14:textId="77777777" w:rsidR="0086291E" w:rsidRPr="00CE0852" w:rsidRDefault="0086291E" w:rsidP="0086291E">
            <w:pPr>
              <w:numPr>
                <w:ilvl w:val="0"/>
                <w:numId w:val="6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and when are styling products applied?</w:t>
            </w:r>
          </w:p>
          <w:p w14:paraId="49FCB885" w14:textId="77777777" w:rsidR="0086291E" w:rsidRPr="00CE0852" w:rsidRDefault="0086291E" w:rsidP="0086291E">
            <w:pPr>
              <w:numPr>
                <w:ilvl w:val="0"/>
                <w:numId w:val="6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are finishing products applied?</w:t>
            </w:r>
          </w:p>
          <w:p w14:paraId="07E080F9" w14:textId="68850913" w:rsidR="0086291E" w:rsidRPr="00CE0852" w:rsidRDefault="0086291E" w:rsidP="0086291E">
            <w:pPr>
              <w:numPr>
                <w:ilvl w:val="0"/>
                <w:numId w:val="6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factors determine the selection of finishing and styling products?</w:t>
            </w:r>
          </w:p>
        </w:tc>
        <w:tc>
          <w:tcPr>
            <w:tcW w:w="2880" w:type="dxa"/>
          </w:tcPr>
          <w:p w14:paraId="2837CAC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68719AF7" w14:textId="0AEDE634" w:rsidR="0086291E" w:rsidRPr="00CE0852" w:rsidRDefault="0086291E" w:rsidP="0086291E">
            <w:pPr>
              <w:pStyle w:val="ListParagraph"/>
              <w:numPr>
                <w:ilvl w:val="1"/>
                <w:numId w:val="1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68FF953" w14:textId="26320835" w:rsidR="0086291E" w:rsidRPr="00CE0852" w:rsidRDefault="0086291E" w:rsidP="0086291E">
            <w:pPr>
              <w:pStyle w:val="ListParagraph"/>
              <w:numPr>
                <w:ilvl w:val="1"/>
                <w:numId w:val="15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C5CA630" w14:textId="77777777" w:rsidR="0086291E" w:rsidRPr="00CE0852" w:rsidRDefault="0086291E" w:rsidP="0086291E">
            <w:pPr>
              <w:pStyle w:val="ListParagraph"/>
              <w:numPr>
                <w:ilvl w:val="1"/>
                <w:numId w:val="15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096072C1" w14:textId="77777777" w:rsidR="0086291E" w:rsidRPr="00CE0852" w:rsidRDefault="0086291E" w:rsidP="0086291E">
            <w:pPr>
              <w:pStyle w:val="ListParagraph"/>
              <w:numPr>
                <w:ilvl w:val="2"/>
                <w:numId w:val="15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541F1E91" w14:textId="77777777" w:rsidR="0086291E" w:rsidRPr="00CE0852" w:rsidRDefault="0086291E" w:rsidP="0086291E">
            <w:pPr>
              <w:pStyle w:val="ListParagraph"/>
              <w:numPr>
                <w:ilvl w:val="2"/>
                <w:numId w:val="15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48E49351" w14:textId="77777777" w:rsidR="0086291E" w:rsidRPr="00CE0852" w:rsidRDefault="0086291E" w:rsidP="0086291E">
            <w:pPr>
              <w:pStyle w:val="ListParagraph"/>
              <w:numPr>
                <w:ilvl w:val="2"/>
                <w:numId w:val="15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79057DE8"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4D00B1FA" w14:textId="4D1B76E8"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6F433E38" w14:textId="77777777" w:rsidR="00472F03" w:rsidRPr="00FC1FFC"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01B6D831"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5E908E5D"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Barbering</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6AB27953" w14:textId="77777777" w:rsidR="00472F03"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Manikin</w:t>
            </w:r>
          </w:p>
          <w:p w14:paraId="38601E69" w14:textId="5BE55971" w:rsidR="0086291E" w:rsidRPr="00472F03" w:rsidRDefault="00472F03" w:rsidP="00472F03">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 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Look</w:t>
            </w:r>
          </w:p>
        </w:tc>
      </w:tr>
      <w:tr w:rsidR="0086291E" w:rsidRPr="00CE0852" w14:paraId="564D01A5" w14:textId="5A7B85A6" w:rsidTr="000003C8">
        <w:tc>
          <w:tcPr>
            <w:tcW w:w="590" w:type="dxa"/>
            <w:shd w:val="clear" w:color="auto" w:fill="FFFFFF" w:themeFill="background1"/>
          </w:tcPr>
          <w:p w14:paraId="5DE2BF4F" w14:textId="52BA14D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82</w:t>
            </w:r>
          </w:p>
        </w:tc>
        <w:tc>
          <w:tcPr>
            <w:tcW w:w="3117" w:type="dxa"/>
            <w:shd w:val="clear" w:color="auto" w:fill="FFFFFF" w:themeFill="background1"/>
            <w:tcMar>
              <w:top w:w="43" w:type="dxa"/>
              <w:left w:w="115" w:type="dxa"/>
              <w:bottom w:w="43" w:type="dxa"/>
              <w:right w:w="115" w:type="dxa"/>
            </w:tcMar>
          </w:tcPr>
          <w:p w14:paraId="58EAFE77" w14:textId="7141852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the use of a blow dryer, blow dryer attachments, and brushes. </w:t>
            </w:r>
          </w:p>
        </w:tc>
        <w:tc>
          <w:tcPr>
            <w:tcW w:w="3848" w:type="dxa"/>
          </w:tcPr>
          <w:p w14:paraId="1C6A391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75A64575" w14:textId="269947FC" w:rsidR="0086291E" w:rsidRPr="00CE0852" w:rsidRDefault="0086291E" w:rsidP="0086291E">
            <w:pPr>
              <w:numPr>
                <w:ilvl w:val="0"/>
                <w:numId w:val="7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brush(es) and blow dryer attachments to achieve the desired style</w:t>
            </w:r>
          </w:p>
          <w:p w14:paraId="06C38913" w14:textId="354106B9" w:rsidR="0086291E" w:rsidRPr="00CE0852" w:rsidRDefault="0086291E" w:rsidP="0086291E">
            <w:pPr>
              <w:numPr>
                <w:ilvl w:val="0"/>
                <w:numId w:val="7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setting and airflow control in blow-dry styling.</w:t>
            </w:r>
          </w:p>
          <w:p w14:paraId="2225EA30" w14:textId="77777777" w:rsidR="0086291E" w:rsidRPr="00CE0852" w:rsidRDefault="0086291E" w:rsidP="0086291E">
            <w:pPr>
              <w:spacing w:before="100" w:beforeAutospacing="1" w:after="100" w:afterAutospacing="1"/>
              <w:ind w:left="720"/>
              <w:rPr>
                <w:rFonts w:ascii="Times New Roman" w:eastAsia="Times New Roman" w:hAnsi="Times New Roman" w:cs="Times New Roman"/>
                <w:sz w:val="24"/>
                <w:szCs w:val="24"/>
              </w:rPr>
            </w:pPr>
          </w:p>
        </w:tc>
        <w:tc>
          <w:tcPr>
            <w:tcW w:w="3600" w:type="dxa"/>
          </w:tcPr>
          <w:p w14:paraId="01303B0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43A7EB6" w14:textId="77777777"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tool choice?</w:t>
            </w:r>
          </w:p>
          <w:p w14:paraId="43EEF02B" w14:textId="20CDB6A2"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should the blow dryer be aimed?</w:t>
            </w:r>
          </w:p>
          <w:p w14:paraId="40807FE2" w14:textId="77777777"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close should the blow dryer be placed to the hair when drying?</w:t>
            </w:r>
          </w:p>
          <w:p w14:paraId="7054ECBB" w14:textId="77777777"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warning signs of heat damage?</w:t>
            </w:r>
          </w:p>
          <w:p w14:paraId="1CB6C7E9" w14:textId="77777777"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many revolutions should be made with a round brush?</w:t>
            </w:r>
          </w:p>
          <w:p w14:paraId="2B200213" w14:textId="77777777"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selection of brush(es) to be used?</w:t>
            </w:r>
          </w:p>
          <w:p w14:paraId="4A3109AD" w14:textId="4712F988" w:rsidR="0086291E" w:rsidRPr="00CE0852" w:rsidRDefault="0086291E" w:rsidP="0086291E">
            <w:pPr>
              <w:numPr>
                <w:ilvl w:val="0"/>
                <w:numId w:val="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dry should the hair be before brushing it?</w:t>
            </w:r>
          </w:p>
        </w:tc>
        <w:tc>
          <w:tcPr>
            <w:tcW w:w="2880" w:type="dxa"/>
          </w:tcPr>
          <w:p w14:paraId="52C90FC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730DF039" w14:textId="77777777" w:rsidR="0086291E" w:rsidRPr="00CE0852" w:rsidRDefault="0086291E" w:rsidP="0086291E">
            <w:pPr>
              <w:pStyle w:val="ListParagraph"/>
              <w:numPr>
                <w:ilvl w:val="1"/>
                <w:numId w:val="1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78C5AE78" w14:textId="77777777" w:rsidR="0086291E" w:rsidRPr="00CE0852" w:rsidRDefault="0086291E" w:rsidP="0086291E">
            <w:pPr>
              <w:pStyle w:val="ListParagraph"/>
              <w:numPr>
                <w:ilvl w:val="1"/>
                <w:numId w:val="15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52C323DC" w14:textId="77777777" w:rsidR="0086291E" w:rsidRPr="00CE0852" w:rsidRDefault="0086291E" w:rsidP="0086291E">
            <w:pPr>
              <w:pStyle w:val="ListParagraph"/>
              <w:numPr>
                <w:ilvl w:val="1"/>
                <w:numId w:val="15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234388EA" w14:textId="77777777" w:rsidR="0086291E" w:rsidRPr="00CE0852" w:rsidRDefault="0086291E" w:rsidP="0086291E">
            <w:pPr>
              <w:pStyle w:val="ListParagraph"/>
              <w:numPr>
                <w:ilvl w:val="2"/>
                <w:numId w:val="158"/>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70E83240" w14:textId="77777777" w:rsidR="0086291E" w:rsidRPr="00CE0852" w:rsidRDefault="0086291E" w:rsidP="0086291E">
            <w:pPr>
              <w:pStyle w:val="ListParagraph"/>
              <w:numPr>
                <w:ilvl w:val="2"/>
                <w:numId w:val="158"/>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16DCB8C3" w14:textId="77777777" w:rsidR="0086291E" w:rsidRPr="00CE0852" w:rsidRDefault="0086291E" w:rsidP="0086291E">
            <w:pPr>
              <w:pStyle w:val="ListParagraph"/>
              <w:numPr>
                <w:ilvl w:val="2"/>
                <w:numId w:val="158"/>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1E86CEFF"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7D7677B1" w14:textId="49502B01"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28CB2F9F" w14:textId="77777777" w:rsidR="00A657D9" w:rsidRPr="00FC1FFC"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15EEAACD" w14:textId="77777777" w:rsidR="00A657D9" w:rsidRPr="00FC1FFC"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Occupational Scrapbook</w:t>
            </w:r>
          </w:p>
          <w:p w14:paraId="001B2B41" w14:textId="77777777" w:rsid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2D57199B" w14:textId="77777777" w:rsid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Barbering</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017E239C" w14:textId="77777777" w:rsid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Manikin</w:t>
            </w:r>
          </w:p>
          <w:p w14:paraId="4FC31389" w14:textId="5F28C06E" w:rsidR="0086291E" w:rsidRPr="00472F03"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 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Look</w:t>
            </w:r>
          </w:p>
        </w:tc>
      </w:tr>
      <w:tr w:rsidR="0086291E" w:rsidRPr="00CE0852" w14:paraId="5EEDFADE" w14:textId="09D14DA2" w:rsidTr="000003C8">
        <w:tc>
          <w:tcPr>
            <w:tcW w:w="590" w:type="dxa"/>
            <w:shd w:val="clear" w:color="auto" w:fill="FFFFFF" w:themeFill="background1"/>
          </w:tcPr>
          <w:p w14:paraId="3E275114" w14:textId="569F10F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83</w:t>
            </w:r>
          </w:p>
        </w:tc>
        <w:tc>
          <w:tcPr>
            <w:tcW w:w="3117" w:type="dxa"/>
            <w:shd w:val="clear" w:color="auto" w:fill="FFFFFF" w:themeFill="background1"/>
            <w:tcMar>
              <w:top w:w="43" w:type="dxa"/>
              <w:left w:w="115" w:type="dxa"/>
              <w:bottom w:w="43" w:type="dxa"/>
              <w:right w:w="115" w:type="dxa"/>
            </w:tcMar>
          </w:tcPr>
          <w:p w14:paraId="451644D7"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Set hair, using pin curls. </w:t>
            </w:r>
          </w:p>
          <w:p w14:paraId="634501F0" w14:textId="5EB7632E" w:rsidR="0086291E" w:rsidRPr="00CE0852" w:rsidRDefault="0086291E" w:rsidP="0086291E">
            <w:pPr>
              <w:rPr>
                <w:rFonts w:ascii="Times New Roman" w:eastAsia="Times New Roman" w:hAnsi="Times New Roman" w:cs="Times New Roman"/>
                <w:sz w:val="24"/>
                <w:szCs w:val="24"/>
              </w:rPr>
            </w:pPr>
          </w:p>
        </w:tc>
        <w:tc>
          <w:tcPr>
            <w:tcW w:w="3848" w:type="dxa"/>
          </w:tcPr>
          <w:p w14:paraId="5C3F272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Setting should include</w:t>
            </w:r>
          </w:p>
          <w:p w14:paraId="7DCDF6EE" w14:textId="21F73206" w:rsidR="0086291E" w:rsidRPr="00CE0852" w:rsidRDefault="0086291E" w:rsidP="0086291E">
            <w:pPr>
              <w:numPr>
                <w:ilvl w:val="0"/>
                <w:numId w:val="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setting lotion for pin curling</w:t>
            </w:r>
          </w:p>
          <w:p w14:paraId="263A0B62" w14:textId="050709D2" w:rsidR="0086291E" w:rsidRPr="00CE0852" w:rsidRDefault="0086291E" w:rsidP="0086291E">
            <w:pPr>
              <w:numPr>
                <w:ilvl w:val="0"/>
                <w:numId w:val="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proper base of a pin curl</w:t>
            </w:r>
          </w:p>
          <w:p w14:paraId="6186FAA6" w14:textId="4F3D87AE" w:rsidR="0086291E" w:rsidRPr="00CE0852" w:rsidRDefault="0086291E" w:rsidP="0086291E">
            <w:pPr>
              <w:numPr>
                <w:ilvl w:val="0"/>
                <w:numId w:val="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stem direction and size for the desired results</w:t>
            </w:r>
          </w:p>
          <w:p w14:paraId="124AAB9E" w14:textId="5D9D3D15" w:rsidR="0086291E" w:rsidRPr="00CE0852" w:rsidRDefault="0086291E" w:rsidP="0086291E">
            <w:pPr>
              <w:numPr>
                <w:ilvl w:val="0"/>
                <w:numId w:val="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demonstrating clip placement in relation to the pin curl shape.</w:t>
            </w:r>
          </w:p>
          <w:p w14:paraId="4918ED0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6E05BE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15AD579" w14:textId="0EB15ECA"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stem/base/circle of a pin curl?</w:t>
            </w:r>
          </w:p>
          <w:p w14:paraId="24BC5DB2" w14:textId="77777777"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stem direction?</w:t>
            </w:r>
          </w:p>
          <w:p w14:paraId="69634E3A" w14:textId="77777777"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w:t>
            </w:r>
            <w:r w:rsidRPr="00CE0852">
              <w:rPr>
                <w:rFonts w:ascii="Times New Roman" w:eastAsia="Times New Roman" w:hAnsi="Times New Roman" w:cs="Times New Roman"/>
                <w:i/>
                <w:iCs/>
                <w:sz w:val="24"/>
                <w:szCs w:val="24"/>
              </w:rPr>
              <w:t>curl mobility</w:t>
            </w:r>
            <w:r w:rsidRPr="00CE0852">
              <w:rPr>
                <w:rFonts w:ascii="Times New Roman" w:eastAsia="Times New Roman" w:hAnsi="Times New Roman" w:cs="Times New Roman"/>
                <w:sz w:val="24"/>
                <w:szCs w:val="24"/>
              </w:rPr>
              <w:t>?</w:t>
            </w:r>
          </w:p>
          <w:p w14:paraId="21BCFBBC" w14:textId="77777777"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molding a pin curl?</w:t>
            </w:r>
          </w:p>
          <w:p w14:paraId="6A122E04" w14:textId="77777777"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size of the base?</w:t>
            </w:r>
          </w:p>
          <w:p w14:paraId="69683CB6" w14:textId="79CDC7C4" w:rsidR="0086291E" w:rsidRPr="00CE0852" w:rsidRDefault="0086291E" w:rsidP="0086291E">
            <w:pPr>
              <w:numPr>
                <w:ilvl w:val="0"/>
                <w:numId w:val="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is a pin curl anchored?</w:t>
            </w:r>
          </w:p>
        </w:tc>
        <w:tc>
          <w:tcPr>
            <w:tcW w:w="2880" w:type="dxa"/>
          </w:tcPr>
          <w:p w14:paraId="631AC20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37555E76" w14:textId="77777777" w:rsidR="0086291E" w:rsidRPr="00CE0852" w:rsidRDefault="0086291E" w:rsidP="0086291E">
            <w:pPr>
              <w:pStyle w:val="ListParagraph"/>
              <w:numPr>
                <w:ilvl w:val="1"/>
                <w:numId w:val="15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6115A830" w14:textId="77777777" w:rsidR="0086291E" w:rsidRPr="00CE0852" w:rsidRDefault="0086291E" w:rsidP="0086291E">
            <w:pPr>
              <w:pStyle w:val="ListParagraph"/>
              <w:numPr>
                <w:ilvl w:val="1"/>
                <w:numId w:val="15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6E212AE" w14:textId="77777777" w:rsidR="0086291E" w:rsidRPr="00CE0852" w:rsidRDefault="0086291E" w:rsidP="0086291E">
            <w:pPr>
              <w:pStyle w:val="ListParagraph"/>
              <w:numPr>
                <w:ilvl w:val="1"/>
                <w:numId w:val="16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79F35D7F" w14:textId="77777777" w:rsidR="0086291E" w:rsidRPr="00CE0852" w:rsidRDefault="0086291E" w:rsidP="0086291E">
            <w:pPr>
              <w:pStyle w:val="ListParagraph"/>
              <w:numPr>
                <w:ilvl w:val="2"/>
                <w:numId w:val="160"/>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0856CB80" w14:textId="77777777" w:rsidR="0086291E" w:rsidRPr="00CE0852" w:rsidRDefault="0086291E" w:rsidP="0086291E">
            <w:pPr>
              <w:pStyle w:val="ListParagraph"/>
              <w:numPr>
                <w:ilvl w:val="2"/>
                <w:numId w:val="160"/>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04C99272" w14:textId="77777777" w:rsidR="0086291E" w:rsidRPr="00CE0852" w:rsidRDefault="0086291E" w:rsidP="0086291E">
            <w:pPr>
              <w:pStyle w:val="ListParagraph"/>
              <w:numPr>
                <w:ilvl w:val="2"/>
                <w:numId w:val="160"/>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5E8B807E"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13D18B22" w14:textId="655242CC"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3D9BF1AE" w14:textId="77777777" w:rsidR="0086291E" w:rsidRPr="00A657D9" w:rsidRDefault="0086291E" w:rsidP="00A657D9">
            <w:pPr>
              <w:spacing w:before="100" w:beforeAutospacing="1" w:after="100" w:afterAutospacing="1"/>
              <w:rPr>
                <w:rFonts w:ascii="Times New Roman" w:eastAsia="Times New Roman" w:hAnsi="Times New Roman" w:cs="Times New Roman"/>
                <w:sz w:val="24"/>
                <w:szCs w:val="24"/>
              </w:rPr>
            </w:pPr>
          </w:p>
        </w:tc>
      </w:tr>
      <w:tr w:rsidR="0086291E" w:rsidRPr="00CE0852" w14:paraId="403081FC" w14:textId="22937209" w:rsidTr="000003C8">
        <w:tc>
          <w:tcPr>
            <w:tcW w:w="590" w:type="dxa"/>
            <w:shd w:val="clear" w:color="auto" w:fill="FFFFFF" w:themeFill="background1"/>
          </w:tcPr>
          <w:p w14:paraId="41194C0B" w14:textId="2F5B6DF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84</w:t>
            </w:r>
          </w:p>
        </w:tc>
        <w:tc>
          <w:tcPr>
            <w:tcW w:w="3117" w:type="dxa"/>
            <w:shd w:val="clear" w:color="auto" w:fill="FFFFFF" w:themeFill="background1"/>
            <w:tcMar>
              <w:top w:w="43" w:type="dxa"/>
              <w:left w:w="115" w:type="dxa"/>
              <w:bottom w:w="43" w:type="dxa"/>
              <w:right w:w="115" w:type="dxa"/>
            </w:tcMar>
          </w:tcPr>
          <w:p w14:paraId="2FBF22DD" w14:textId="386B75B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Set hair, using thermal tools. </w:t>
            </w:r>
          </w:p>
          <w:p w14:paraId="72A8EF25" w14:textId="3C64D2EC" w:rsidR="0086291E" w:rsidRPr="00CE0852" w:rsidRDefault="0086291E" w:rsidP="0086291E">
            <w:pPr>
              <w:rPr>
                <w:rFonts w:ascii="Times New Roman" w:eastAsia="Times New Roman" w:hAnsi="Times New Roman" w:cs="Times New Roman"/>
                <w:sz w:val="24"/>
                <w:szCs w:val="24"/>
              </w:rPr>
            </w:pPr>
          </w:p>
        </w:tc>
        <w:tc>
          <w:tcPr>
            <w:tcW w:w="3848" w:type="dxa"/>
          </w:tcPr>
          <w:p w14:paraId="0662EF7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Setting should include</w:t>
            </w:r>
          </w:p>
          <w:p w14:paraId="1C8A1C93" w14:textId="27A7065B"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choosing a thermal tool</w:t>
            </w:r>
          </w:p>
          <w:p w14:paraId="7976F38A" w14:textId="77777777"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stove iron</w:t>
            </w:r>
          </w:p>
          <w:p w14:paraId="6369E18D" w14:textId="77777777"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spring</w:t>
            </w:r>
          </w:p>
          <w:p w14:paraId="6FFED821" w14:textId="1AABA8FF"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Marcel</w:t>
            </w:r>
          </w:p>
          <w:p w14:paraId="1EB65823" w14:textId="77777777"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curling wand</w:t>
            </w:r>
          </w:p>
          <w:p w14:paraId="545FEACA" w14:textId="77777777"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flat iron</w:t>
            </w:r>
          </w:p>
          <w:p w14:paraId="3EC0C61E" w14:textId="79BF952F" w:rsidR="0086291E" w:rsidRPr="00CE0852" w:rsidRDefault="0086291E" w:rsidP="0086291E">
            <w:pPr>
              <w:numPr>
                <w:ilvl w:val="1"/>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pressing comb</w:t>
            </w:r>
          </w:p>
          <w:p w14:paraId="7EBF2A6F" w14:textId="0370CCC3"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testing the temperature of the tool</w:t>
            </w:r>
          </w:p>
          <w:p w14:paraId="06CBE97A" w14:textId="15433FD1"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sub-sectioning the hair in relation to the size of the tool</w:t>
            </w:r>
          </w:p>
          <w:p w14:paraId="57C89841" w14:textId="77777777"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establishing a base</w:t>
            </w:r>
          </w:p>
          <w:p w14:paraId="4585D286" w14:textId="0D480502"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distributing hair evenly, according to the tool being used</w:t>
            </w:r>
          </w:p>
          <w:p w14:paraId="2CF1E505" w14:textId="48D283A7" w:rsidR="0086291E" w:rsidRPr="00CE0852" w:rsidRDefault="0086291E" w:rsidP="0086291E">
            <w:pPr>
              <w:numPr>
                <w:ilvl w:val="0"/>
                <w:numId w:val="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the comb to protect the scalp from the tool.</w:t>
            </w:r>
          </w:p>
        </w:tc>
        <w:tc>
          <w:tcPr>
            <w:tcW w:w="3600" w:type="dxa"/>
          </w:tcPr>
          <w:p w14:paraId="674AD663"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28E8E28" w14:textId="2C7836CA" w:rsidR="0086291E" w:rsidRPr="00CE0852" w:rsidRDefault="0086291E" w:rsidP="0086291E">
            <w:pPr>
              <w:numPr>
                <w:ilvl w:val="0"/>
                <w:numId w:val="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correct tool temperature?</w:t>
            </w:r>
          </w:p>
          <w:p w14:paraId="61F094F5" w14:textId="0CD77F98" w:rsidR="0086291E" w:rsidRPr="00CE0852" w:rsidRDefault="0086291E" w:rsidP="0086291E">
            <w:pPr>
              <w:numPr>
                <w:ilvl w:val="0"/>
                <w:numId w:val="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using a thermal tool, what is</w:t>
            </w:r>
            <w:r w:rsidRPr="00CE0852">
              <w:rPr>
                <w:rFonts w:ascii="Times New Roman" w:eastAsia="Times New Roman" w:hAnsi="Times New Roman" w:cs="Times New Roman"/>
                <w:i/>
                <w:iCs/>
                <w:sz w:val="24"/>
                <w:szCs w:val="24"/>
              </w:rPr>
              <w:t> on base</w:t>
            </w:r>
            <w:r w:rsidRPr="00CE0852">
              <w:rPr>
                <w:rFonts w:ascii="Times New Roman" w:eastAsia="Times New Roman" w:hAnsi="Times New Roman" w:cs="Times New Roman"/>
                <w:sz w:val="24"/>
                <w:szCs w:val="24"/>
              </w:rPr>
              <w:t>? </w:t>
            </w:r>
            <w:r w:rsidRPr="00CE0852">
              <w:rPr>
                <w:rFonts w:ascii="Times New Roman" w:eastAsia="Times New Roman" w:hAnsi="Times New Roman" w:cs="Times New Roman"/>
                <w:i/>
                <w:iCs/>
                <w:sz w:val="24"/>
                <w:szCs w:val="24"/>
              </w:rPr>
              <w:t>Off base</w:t>
            </w:r>
            <w:r w:rsidRPr="00CE0852">
              <w:rPr>
                <w:rFonts w:ascii="Times New Roman" w:eastAsia="Times New Roman" w:hAnsi="Times New Roman" w:cs="Times New Roman"/>
                <w:sz w:val="24"/>
                <w:szCs w:val="24"/>
              </w:rPr>
              <w:t>? </w:t>
            </w:r>
            <w:r w:rsidRPr="00CE0852">
              <w:rPr>
                <w:rFonts w:ascii="Times New Roman" w:eastAsia="Times New Roman" w:hAnsi="Times New Roman" w:cs="Times New Roman"/>
                <w:i/>
                <w:iCs/>
                <w:sz w:val="24"/>
                <w:szCs w:val="24"/>
              </w:rPr>
              <w:t>Half-off base</w:t>
            </w:r>
            <w:r w:rsidRPr="00CE0852">
              <w:rPr>
                <w:rFonts w:ascii="Times New Roman" w:eastAsia="Times New Roman" w:hAnsi="Times New Roman" w:cs="Times New Roman"/>
                <w:sz w:val="24"/>
                <w:szCs w:val="24"/>
              </w:rPr>
              <w:t>?</w:t>
            </w:r>
          </w:p>
          <w:p w14:paraId="658F61BB" w14:textId="77777777" w:rsidR="0086291E" w:rsidRPr="00CE0852" w:rsidRDefault="0086291E" w:rsidP="0086291E">
            <w:pPr>
              <w:numPr>
                <w:ilvl w:val="0"/>
                <w:numId w:val="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 of comb should be used with a curling iron?</w:t>
            </w:r>
          </w:p>
          <w:p w14:paraId="48A51DE5" w14:textId="77777777" w:rsidR="0086291E" w:rsidRPr="00CE0852" w:rsidRDefault="0086291E" w:rsidP="0086291E">
            <w:pPr>
              <w:numPr>
                <w:ilvl w:val="0"/>
                <w:numId w:val="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should the comb be placed?</w:t>
            </w:r>
          </w:p>
          <w:p w14:paraId="0178C7AA" w14:textId="050BB3FF" w:rsidR="0086291E" w:rsidRPr="00CE0852" w:rsidRDefault="0086291E" w:rsidP="0086291E">
            <w:pPr>
              <w:numPr>
                <w:ilvl w:val="0"/>
                <w:numId w:val="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a thermal tool be tested?</w:t>
            </w:r>
          </w:p>
          <w:p w14:paraId="55EB5534" w14:textId="7975881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30487DA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03D8F7A2" w14:textId="77777777" w:rsidR="0086291E" w:rsidRPr="00CE0852" w:rsidRDefault="0086291E" w:rsidP="0086291E">
            <w:pPr>
              <w:pStyle w:val="ListParagraph"/>
              <w:numPr>
                <w:ilvl w:val="1"/>
                <w:numId w:val="1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35A0AE96" w14:textId="77777777" w:rsidR="0086291E" w:rsidRPr="00CE0852" w:rsidRDefault="0086291E" w:rsidP="0086291E">
            <w:pPr>
              <w:pStyle w:val="ListParagraph"/>
              <w:numPr>
                <w:ilvl w:val="1"/>
                <w:numId w:val="16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05674D3" w14:textId="77777777" w:rsidR="0086291E" w:rsidRPr="00CE0852" w:rsidRDefault="0086291E" w:rsidP="0086291E">
            <w:pPr>
              <w:pStyle w:val="ListParagraph"/>
              <w:numPr>
                <w:ilvl w:val="1"/>
                <w:numId w:val="16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3FCCB5AB" w14:textId="77777777" w:rsidR="0086291E" w:rsidRPr="00CE0852" w:rsidRDefault="0086291E" w:rsidP="0086291E">
            <w:pPr>
              <w:pStyle w:val="ListParagraph"/>
              <w:numPr>
                <w:ilvl w:val="2"/>
                <w:numId w:val="16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2B623411" w14:textId="77777777" w:rsidR="0086291E" w:rsidRPr="00CE0852" w:rsidRDefault="0086291E" w:rsidP="0086291E">
            <w:pPr>
              <w:pStyle w:val="ListParagraph"/>
              <w:numPr>
                <w:ilvl w:val="2"/>
                <w:numId w:val="16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71744CEF" w14:textId="77777777" w:rsidR="0086291E" w:rsidRPr="00CE0852" w:rsidRDefault="0086291E" w:rsidP="0086291E">
            <w:pPr>
              <w:pStyle w:val="ListParagraph"/>
              <w:numPr>
                <w:ilvl w:val="2"/>
                <w:numId w:val="16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1DA4AF60"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0D941110" w14:textId="4EC4B0B1"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52F06860" w14:textId="77777777" w:rsid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Fantasy Manikin</w:t>
            </w:r>
          </w:p>
          <w:p w14:paraId="6BE1060F" w14:textId="77777777" w:rsidR="00A657D9" w:rsidRPr="00FC1FFC"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Fantasy Look</w:t>
            </w:r>
          </w:p>
          <w:p w14:paraId="0D8A843C" w14:textId="32B26FD3" w:rsidR="0086291E" w:rsidRP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57D3461D" w14:textId="15FFB7C8" w:rsidTr="000003C8">
        <w:tc>
          <w:tcPr>
            <w:tcW w:w="590" w:type="dxa"/>
            <w:shd w:val="clear" w:color="auto" w:fill="FFFFFF" w:themeFill="background1"/>
          </w:tcPr>
          <w:p w14:paraId="167CD8CF" w14:textId="61973F9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85</w:t>
            </w:r>
          </w:p>
        </w:tc>
        <w:tc>
          <w:tcPr>
            <w:tcW w:w="3117" w:type="dxa"/>
            <w:shd w:val="clear" w:color="auto" w:fill="FFFFFF" w:themeFill="background1"/>
            <w:tcMar>
              <w:top w:w="43" w:type="dxa"/>
              <w:left w:w="115" w:type="dxa"/>
              <w:bottom w:w="43" w:type="dxa"/>
              <w:right w:w="115" w:type="dxa"/>
            </w:tcMar>
          </w:tcPr>
          <w:p w14:paraId="04DD79F0"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Set hair, using rollers. </w:t>
            </w:r>
          </w:p>
          <w:p w14:paraId="1FF76F13" w14:textId="02FC8134" w:rsidR="0086291E" w:rsidRPr="00CE0852" w:rsidRDefault="0086291E" w:rsidP="0086291E">
            <w:pPr>
              <w:rPr>
                <w:rFonts w:ascii="Times New Roman" w:eastAsia="Times New Roman" w:hAnsi="Times New Roman" w:cs="Times New Roman"/>
                <w:sz w:val="24"/>
                <w:szCs w:val="24"/>
              </w:rPr>
            </w:pPr>
          </w:p>
        </w:tc>
        <w:tc>
          <w:tcPr>
            <w:tcW w:w="3848" w:type="dxa"/>
          </w:tcPr>
          <w:p w14:paraId="52222A5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Setting should include</w:t>
            </w:r>
          </w:p>
          <w:p w14:paraId="03C06A90" w14:textId="532AF983"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setting lotion for the roller</w:t>
            </w:r>
          </w:p>
          <w:p w14:paraId="07C4C6F2" w14:textId="77777777"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establishing a base</w:t>
            </w:r>
          </w:p>
          <w:p w14:paraId="2310E0F9" w14:textId="039CBA7E"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tension and smoothing</w:t>
            </w:r>
          </w:p>
          <w:p w14:paraId="599366A1" w14:textId="163FE3FA"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roller placement</w:t>
            </w:r>
          </w:p>
          <w:p w14:paraId="5AA2E9D7" w14:textId="2429EA40"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securing the roller to the head</w:t>
            </w:r>
          </w:p>
          <w:p w14:paraId="36F1BCDD" w14:textId="27E2E2C7"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precautions in handling hot rollers</w:t>
            </w:r>
          </w:p>
          <w:p w14:paraId="1993A8AC" w14:textId="6926BF4A"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selecting clip placement in relation to the roller </w:t>
            </w:r>
          </w:p>
          <w:p w14:paraId="2C3AFE31" w14:textId="467F048B" w:rsidR="0086291E" w:rsidRPr="00CE0852" w:rsidRDefault="0086291E" w:rsidP="0086291E">
            <w:pPr>
              <w:numPr>
                <w:ilvl w:val="0"/>
                <w:numId w:val="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sectioning hair for hot roller placement.</w:t>
            </w:r>
          </w:p>
        </w:tc>
        <w:tc>
          <w:tcPr>
            <w:tcW w:w="3600" w:type="dxa"/>
          </w:tcPr>
          <w:p w14:paraId="16990EC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493853C" w14:textId="10ED8DE1" w:rsidR="0086291E" w:rsidRPr="00CE0852" w:rsidRDefault="0086291E" w:rsidP="0086291E">
            <w:pPr>
              <w:numPr>
                <w:ilvl w:val="0"/>
                <w:numId w:val="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roller placement?</w:t>
            </w:r>
          </w:p>
          <w:p w14:paraId="2A6B142F" w14:textId="77777777" w:rsidR="0086291E" w:rsidRPr="00CE0852" w:rsidRDefault="0086291E" w:rsidP="0086291E">
            <w:pPr>
              <w:numPr>
                <w:ilvl w:val="0"/>
                <w:numId w:val="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using rollers, what is </w:t>
            </w:r>
            <w:r w:rsidRPr="00CE0852">
              <w:rPr>
                <w:rFonts w:ascii="Times New Roman" w:eastAsia="Times New Roman" w:hAnsi="Times New Roman" w:cs="Times New Roman"/>
                <w:i/>
                <w:iCs/>
                <w:sz w:val="24"/>
                <w:szCs w:val="24"/>
              </w:rPr>
              <w:t>on base</w:t>
            </w:r>
            <w:r w:rsidRPr="00CE0852">
              <w:rPr>
                <w:rFonts w:ascii="Times New Roman" w:eastAsia="Times New Roman" w:hAnsi="Times New Roman" w:cs="Times New Roman"/>
                <w:sz w:val="24"/>
                <w:szCs w:val="24"/>
              </w:rPr>
              <w:t>? </w:t>
            </w:r>
            <w:r w:rsidRPr="00CE0852">
              <w:rPr>
                <w:rFonts w:ascii="Times New Roman" w:eastAsia="Times New Roman" w:hAnsi="Times New Roman" w:cs="Times New Roman"/>
                <w:i/>
                <w:iCs/>
                <w:sz w:val="24"/>
                <w:szCs w:val="24"/>
              </w:rPr>
              <w:t>Off base</w:t>
            </w:r>
            <w:r w:rsidRPr="00CE0852">
              <w:rPr>
                <w:rFonts w:ascii="Times New Roman" w:eastAsia="Times New Roman" w:hAnsi="Times New Roman" w:cs="Times New Roman"/>
                <w:sz w:val="24"/>
                <w:szCs w:val="24"/>
              </w:rPr>
              <w:t>? </w:t>
            </w:r>
            <w:r w:rsidRPr="00CE0852">
              <w:rPr>
                <w:rFonts w:ascii="Times New Roman" w:eastAsia="Times New Roman" w:hAnsi="Times New Roman" w:cs="Times New Roman"/>
                <w:i/>
                <w:iCs/>
                <w:sz w:val="24"/>
                <w:szCs w:val="24"/>
              </w:rPr>
              <w:t>Half-off base</w:t>
            </w:r>
            <w:r w:rsidRPr="00CE0852">
              <w:rPr>
                <w:rFonts w:ascii="Times New Roman" w:eastAsia="Times New Roman" w:hAnsi="Times New Roman" w:cs="Times New Roman"/>
                <w:sz w:val="24"/>
                <w:szCs w:val="24"/>
              </w:rPr>
              <w:t>?</w:t>
            </w:r>
          </w:p>
          <w:p w14:paraId="68F20A31" w14:textId="77777777" w:rsidR="0086291E" w:rsidRPr="00CE0852" w:rsidRDefault="0086291E" w:rsidP="0086291E">
            <w:pPr>
              <w:numPr>
                <w:ilvl w:val="0"/>
                <w:numId w:val="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size of the base?</w:t>
            </w:r>
          </w:p>
          <w:p w14:paraId="287DDFB4" w14:textId="77777777" w:rsidR="0086291E" w:rsidRPr="00CE0852" w:rsidRDefault="0086291E" w:rsidP="0086291E">
            <w:pPr>
              <w:numPr>
                <w:ilvl w:val="0"/>
                <w:numId w:val="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is a roller anchored?</w:t>
            </w:r>
          </w:p>
          <w:p w14:paraId="726CED2A" w14:textId="56EBB99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6C07AB4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2FCBAD6" w14:textId="77777777" w:rsidR="0086291E" w:rsidRPr="00CE0852" w:rsidRDefault="0086291E" w:rsidP="0086291E">
            <w:pPr>
              <w:pStyle w:val="ListParagraph"/>
              <w:numPr>
                <w:ilvl w:val="1"/>
                <w:numId w:val="16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44987736" w14:textId="77777777" w:rsidR="0086291E" w:rsidRPr="00CE0852" w:rsidRDefault="0086291E" w:rsidP="0086291E">
            <w:pPr>
              <w:pStyle w:val="ListParagraph"/>
              <w:numPr>
                <w:ilvl w:val="1"/>
                <w:numId w:val="16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282239CC" w14:textId="77777777" w:rsidR="0086291E" w:rsidRPr="00CE0852" w:rsidRDefault="0086291E" w:rsidP="0086291E">
            <w:pPr>
              <w:pStyle w:val="ListParagraph"/>
              <w:numPr>
                <w:ilvl w:val="1"/>
                <w:numId w:val="16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440FFF28" w14:textId="77777777" w:rsidR="0086291E" w:rsidRPr="00CE0852" w:rsidRDefault="0086291E" w:rsidP="0086291E">
            <w:pPr>
              <w:pStyle w:val="ListParagraph"/>
              <w:numPr>
                <w:ilvl w:val="2"/>
                <w:numId w:val="16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34BC7647" w14:textId="77777777" w:rsidR="0086291E" w:rsidRPr="00CE0852" w:rsidRDefault="0086291E" w:rsidP="0086291E">
            <w:pPr>
              <w:pStyle w:val="ListParagraph"/>
              <w:numPr>
                <w:ilvl w:val="2"/>
                <w:numId w:val="16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3D1245FA" w14:textId="77777777" w:rsidR="0086291E" w:rsidRPr="00CE0852" w:rsidRDefault="0086291E" w:rsidP="0086291E">
            <w:pPr>
              <w:pStyle w:val="ListParagraph"/>
              <w:numPr>
                <w:ilvl w:val="2"/>
                <w:numId w:val="16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2409770C"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5415CDB4" w14:textId="4F9F82B5"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0E3A4029" w14:textId="0CE21736" w:rsidR="0086291E" w:rsidRPr="00A657D9" w:rsidRDefault="0086291E" w:rsidP="00A657D9">
            <w:pPr>
              <w:spacing w:before="100" w:beforeAutospacing="1" w:after="100" w:afterAutospacing="1"/>
              <w:rPr>
                <w:rFonts w:ascii="Times New Roman" w:eastAsia="Times New Roman" w:hAnsi="Times New Roman" w:cs="Times New Roman"/>
                <w:sz w:val="24"/>
                <w:szCs w:val="24"/>
              </w:rPr>
            </w:pPr>
          </w:p>
        </w:tc>
      </w:tr>
      <w:tr w:rsidR="0086291E" w:rsidRPr="00CE0852" w14:paraId="2DDE5391" w14:textId="6BBC29D4" w:rsidTr="000003C8">
        <w:tc>
          <w:tcPr>
            <w:tcW w:w="590" w:type="dxa"/>
            <w:shd w:val="clear" w:color="auto" w:fill="FFFFFF" w:themeFill="background1"/>
          </w:tcPr>
          <w:p w14:paraId="76F815ED" w14:textId="026FD5B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86</w:t>
            </w:r>
          </w:p>
        </w:tc>
        <w:tc>
          <w:tcPr>
            <w:tcW w:w="3117" w:type="dxa"/>
            <w:shd w:val="clear" w:color="auto" w:fill="FFFFFF" w:themeFill="background1"/>
            <w:tcMar>
              <w:top w:w="43" w:type="dxa"/>
              <w:left w:w="115" w:type="dxa"/>
              <w:bottom w:w="43" w:type="dxa"/>
              <w:right w:w="115" w:type="dxa"/>
            </w:tcMar>
          </w:tcPr>
          <w:p w14:paraId="48878292"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hair wrapping and sculpting techniques. </w:t>
            </w:r>
          </w:p>
          <w:p w14:paraId="5F35A910" w14:textId="2BF556B9" w:rsidR="0086291E" w:rsidRPr="00CE0852" w:rsidRDefault="0086291E" w:rsidP="0086291E">
            <w:pPr>
              <w:rPr>
                <w:rFonts w:ascii="Times New Roman" w:eastAsia="Times New Roman" w:hAnsi="Times New Roman" w:cs="Times New Roman"/>
                <w:sz w:val="24"/>
                <w:szCs w:val="24"/>
              </w:rPr>
            </w:pPr>
          </w:p>
        </w:tc>
        <w:tc>
          <w:tcPr>
            <w:tcW w:w="3848" w:type="dxa"/>
          </w:tcPr>
          <w:p w14:paraId="11A8F14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193D339F" w14:textId="77777777" w:rsidR="0086291E" w:rsidRPr="00CE0852" w:rsidRDefault="0086291E" w:rsidP="0086291E">
            <w:pPr>
              <w:numPr>
                <w:ilvl w:val="0"/>
                <w:numId w:val="7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both wet and dry wrapping</w:t>
            </w:r>
          </w:p>
          <w:p w14:paraId="5BF213C8" w14:textId="77777777" w:rsidR="0086291E" w:rsidRPr="00CE0852" w:rsidRDefault="0086291E" w:rsidP="0086291E">
            <w:pPr>
              <w:numPr>
                <w:ilvl w:val="0"/>
                <w:numId w:val="7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the product</w:t>
            </w:r>
          </w:p>
          <w:p w14:paraId="70EDC242" w14:textId="77777777" w:rsidR="0086291E" w:rsidRPr="00CE0852" w:rsidRDefault="0086291E" w:rsidP="0086291E">
            <w:pPr>
              <w:numPr>
                <w:ilvl w:val="0"/>
                <w:numId w:val="7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achieving the desired style.</w:t>
            </w:r>
          </w:p>
          <w:p w14:paraId="379C02A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46E1D77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5A5ACE0" w14:textId="55557F07" w:rsidR="0086291E" w:rsidRPr="00CE0852" w:rsidRDefault="0086291E" w:rsidP="0086291E">
            <w:pPr>
              <w:numPr>
                <w:ilvl w:val="0"/>
                <w:numId w:val="7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would a wrapping technique be used?</w:t>
            </w:r>
          </w:p>
          <w:p w14:paraId="28A3C58C" w14:textId="420F23B4" w:rsidR="0086291E" w:rsidRPr="00CE0852" w:rsidRDefault="0086291E" w:rsidP="0086291E">
            <w:pPr>
              <w:numPr>
                <w:ilvl w:val="0"/>
                <w:numId w:val="7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and why would hair be molded and sculpted?</w:t>
            </w:r>
          </w:p>
        </w:tc>
        <w:tc>
          <w:tcPr>
            <w:tcW w:w="2880" w:type="dxa"/>
          </w:tcPr>
          <w:p w14:paraId="681F11D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2FD8BCDC" w14:textId="77777777" w:rsidR="0086291E" w:rsidRPr="00CE0852" w:rsidRDefault="0086291E" w:rsidP="0086291E">
            <w:pPr>
              <w:pStyle w:val="ListParagraph"/>
              <w:numPr>
                <w:ilvl w:val="1"/>
                <w:numId w:val="1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8D205A3" w14:textId="77777777" w:rsidR="0086291E" w:rsidRPr="00CE0852" w:rsidRDefault="0086291E" w:rsidP="0086291E">
            <w:pPr>
              <w:pStyle w:val="ListParagraph"/>
              <w:numPr>
                <w:ilvl w:val="1"/>
                <w:numId w:val="16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C2EFD28" w14:textId="77777777" w:rsidR="0086291E" w:rsidRPr="00CE0852" w:rsidRDefault="0086291E" w:rsidP="0086291E">
            <w:pPr>
              <w:pStyle w:val="ListParagraph"/>
              <w:numPr>
                <w:ilvl w:val="1"/>
                <w:numId w:val="1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51B2B12F"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4F44471E"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09692B16"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463A12CC" w14:textId="77777777" w:rsidR="0086291E" w:rsidRPr="00CE0852" w:rsidRDefault="0086291E" w:rsidP="0086291E">
            <w:pPr>
              <w:pStyle w:val="ListParagraph"/>
              <w:spacing w:before="100" w:beforeAutospacing="1" w:after="100" w:afterAutospacing="1"/>
              <w:ind w:left="726"/>
              <w:rPr>
                <w:rFonts w:ascii="Times New Roman" w:eastAsia="Times New Roman" w:hAnsi="Times New Roman" w:cs="Times New Roman"/>
                <w:sz w:val="24"/>
                <w:szCs w:val="24"/>
              </w:rPr>
            </w:pPr>
          </w:p>
          <w:p w14:paraId="739556BF" w14:textId="176EC8D2"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2B4B849F" w14:textId="77777777" w:rsidR="00A657D9" w:rsidRPr="00FC1FFC"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0B2B9577" w14:textId="1F44937F" w:rsid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 xml:space="preserve">Fantasy </w:t>
            </w:r>
            <w:r>
              <w:rPr>
                <w:rFonts w:ascii="Times New Roman" w:eastAsia="Times New Roman" w:hAnsi="Times New Roman" w:cs="Times New Roman"/>
                <w:sz w:val="24"/>
                <w:szCs w:val="24"/>
              </w:rPr>
              <w:t>M</w:t>
            </w:r>
            <w:r w:rsidRPr="00FC1FFC">
              <w:rPr>
                <w:rFonts w:ascii="Times New Roman" w:eastAsia="Times New Roman" w:hAnsi="Times New Roman" w:cs="Times New Roman"/>
                <w:sz w:val="24"/>
                <w:szCs w:val="24"/>
              </w:rPr>
              <w:t>anikin</w:t>
            </w:r>
          </w:p>
          <w:p w14:paraId="2C9D880D" w14:textId="2211B792" w:rsidR="0086291E" w:rsidRPr="00A657D9" w:rsidRDefault="00A657D9" w:rsidP="00A657D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Fant</w:t>
            </w:r>
            <w:r>
              <w:rPr>
                <w:rFonts w:ascii="Times New Roman" w:eastAsia="Times New Roman" w:hAnsi="Times New Roman" w:cs="Times New Roman"/>
                <w:sz w:val="24"/>
                <w:szCs w:val="24"/>
              </w:rPr>
              <w:t>a</w:t>
            </w:r>
            <w:r w:rsidRPr="00FC1FFC">
              <w:rPr>
                <w:rFonts w:ascii="Times New Roman" w:eastAsia="Times New Roman" w:hAnsi="Times New Roman" w:cs="Times New Roman"/>
                <w:sz w:val="24"/>
                <w:szCs w:val="24"/>
              </w:rPr>
              <w:t>sy Look</w:t>
            </w:r>
          </w:p>
        </w:tc>
      </w:tr>
      <w:tr w:rsidR="0086291E" w:rsidRPr="00CE0852" w14:paraId="135E3F08" w14:textId="32793310" w:rsidTr="000003C8">
        <w:tc>
          <w:tcPr>
            <w:tcW w:w="590" w:type="dxa"/>
            <w:shd w:val="clear" w:color="auto" w:fill="FFFFFF" w:themeFill="background1"/>
          </w:tcPr>
          <w:p w14:paraId="6BDE9E07" w14:textId="1767382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87</w:t>
            </w:r>
          </w:p>
        </w:tc>
        <w:tc>
          <w:tcPr>
            <w:tcW w:w="3117" w:type="dxa"/>
            <w:shd w:val="clear" w:color="auto" w:fill="FFFFFF" w:themeFill="background1"/>
            <w:tcMar>
              <w:top w:w="43" w:type="dxa"/>
              <w:left w:w="115" w:type="dxa"/>
              <w:bottom w:w="43" w:type="dxa"/>
              <w:right w:w="115" w:type="dxa"/>
            </w:tcMar>
          </w:tcPr>
          <w:p w14:paraId="7C72DC27"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Perform finger waves. </w:t>
            </w:r>
          </w:p>
          <w:p w14:paraId="4538B4FF" w14:textId="7E0CBED6" w:rsidR="0086291E" w:rsidRPr="00CE0852" w:rsidRDefault="0086291E" w:rsidP="0086291E">
            <w:pPr>
              <w:rPr>
                <w:rFonts w:ascii="Times New Roman" w:eastAsia="Times New Roman" w:hAnsi="Times New Roman" w:cs="Times New Roman"/>
                <w:sz w:val="24"/>
                <w:szCs w:val="24"/>
              </w:rPr>
            </w:pPr>
          </w:p>
        </w:tc>
        <w:tc>
          <w:tcPr>
            <w:tcW w:w="3848" w:type="dxa"/>
          </w:tcPr>
          <w:p w14:paraId="2B81A0A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should include</w:t>
            </w:r>
          </w:p>
          <w:p w14:paraId="26FD9E15" w14:textId="34E15BEA" w:rsidR="0086291E" w:rsidRPr="00CE0852" w:rsidRDefault="0086291E" w:rsidP="0086291E">
            <w:pPr>
              <w:numPr>
                <w:ilvl w:val="0"/>
                <w:numId w:val="8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creating finger waves of various sizes</w:t>
            </w:r>
          </w:p>
          <w:p w14:paraId="6AA65CEC" w14:textId="77777777" w:rsidR="0086291E" w:rsidRPr="00CE0852" w:rsidRDefault="0086291E" w:rsidP="0086291E">
            <w:pPr>
              <w:numPr>
                <w:ilvl w:val="0"/>
                <w:numId w:val="8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fingers and comb</w:t>
            </w:r>
          </w:p>
          <w:p w14:paraId="0B47CD03" w14:textId="57DC3A00" w:rsidR="0086291E" w:rsidRPr="00CE0852" w:rsidRDefault="0086291E" w:rsidP="0086291E">
            <w:pPr>
              <w:numPr>
                <w:ilvl w:val="0"/>
                <w:numId w:val="8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hair product.</w:t>
            </w:r>
          </w:p>
          <w:p w14:paraId="69965BD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C2596A0"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910685F" w14:textId="77777777" w:rsidR="0086291E" w:rsidRPr="00CE0852" w:rsidRDefault="0086291E" w:rsidP="0086291E">
            <w:pPr>
              <w:numPr>
                <w:ilvl w:val="0"/>
                <w:numId w:val="7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would a wrapping technique be used?</w:t>
            </w:r>
          </w:p>
          <w:p w14:paraId="2B8473E1" w14:textId="5F8AFE8A" w:rsidR="0086291E" w:rsidRPr="00CE0852" w:rsidRDefault="0086291E" w:rsidP="0086291E">
            <w:pPr>
              <w:numPr>
                <w:ilvl w:val="0"/>
                <w:numId w:val="81"/>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and why would hair be molded and sculpted?</w:t>
            </w:r>
          </w:p>
        </w:tc>
        <w:tc>
          <w:tcPr>
            <w:tcW w:w="2880" w:type="dxa"/>
          </w:tcPr>
          <w:p w14:paraId="2003DE5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2945D130" w14:textId="77777777" w:rsidR="0086291E" w:rsidRPr="00CE0852" w:rsidRDefault="0086291E" w:rsidP="0086291E">
            <w:pPr>
              <w:pStyle w:val="ListParagraph"/>
              <w:numPr>
                <w:ilvl w:val="1"/>
                <w:numId w:val="1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7676E996" w14:textId="77777777" w:rsidR="0086291E" w:rsidRPr="00CE0852" w:rsidRDefault="0086291E" w:rsidP="0086291E">
            <w:pPr>
              <w:pStyle w:val="ListParagraph"/>
              <w:numPr>
                <w:ilvl w:val="1"/>
                <w:numId w:val="16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4AEC26D0" w14:textId="77777777" w:rsidR="0086291E" w:rsidRPr="00CE0852" w:rsidRDefault="0086291E" w:rsidP="0086291E">
            <w:pPr>
              <w:pStyle w:val="ListParagraph"/>
              <w:numPr>
                <w:ilvl w:val="1"/>
                <w:numId w:val="16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6099D533"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0894E4FD"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5321811F" w14:textId="77777777" w:rsidR="0086291E" w:rsidRPr="00CE0852" w:rsidRDefault="0086291E" w:rsidP="0086291E">
            <w:pPr>
              <w:pStyle w:val="ListParagraph"/>
              <w:numPr>
                <w:ilvl w:val="2"/>
                <w:numId w:val="166"/>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11B41E1C" w14:textId="77777777" w:rsidR="0086291E" w:rsidRPr="00CE0852" w:rsidRDefault="0086291E" w:rsidP="0086291E">
            <w:pPr>
              <w:spacing w:before="100" w:beforeAutospacing="1" w:after="100" w:afterAutospacing="1"/>
              <w:ind w:left="366"/>
              <w:rPr>
                <w:rFonts w:ascii="Times New Roman" w:eastAsia="Times New Roman" w:hAnsi="Times New Roman" w:cs="Times New Roman"/>
                <w:sz w:val="24"/>
                <w:szCs w:val="24"/>
              </w:rPr>
            </w:pPr>
          </w:p>
          <w:p w14:paraId="51F99742" w14:textId="5557D19E"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23D2CD8B" w14:textId="77777777" w:rsidR="00976B09" w:rsidRPr="00FC1FFC"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692422D6" w14:textId="77777777" w:rsidR="00976B09" w:rsidRPr="00FC1FFC"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 Fantasy Look</w:t>
            </w:r>
          </w:p>
          <w:p w14:paraId="6EA8CC91" w14:textId="2A5967AD"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Fantasy Manikin</w:t>
            </w:r>
          </w:p>
        </w:tc>
      </w:tr>
      <w:tr w:rsidR="0086291E" w:rsidRPr="00CE0852" w14:paraId="3A47B9C5" w14:textId="5CBCDC1F" w:rsidTr="000003C8">
        <w:tc>
          <w:tcPr>
            <w:tcW w:w="590" w:type="dxa"/>
            <w:shd w:val="clear" w:color="auto" w:fill="FFFFFF" w:themeFill="background1"/>
          </w:tcPr>
          <w:p w14:paraId="0DBF65A7" w14:textId="6DE22C7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88</w:t>
            </w:r>
          </w:p>
        </w:tc>
        <w:tc>
          <w:tcPr>
            <w:tcW w:w="3117" w:type="dxa"/>
            <w:shd w:val="clear" w:color="auto" w:fill="FFFFFF" w:themeFill="background1"/>
            <w:tcMar>
              <w:top w:w="43" w:type="dxa"/>
              <w:left w:w="115" w:type="dxa"/>
              <w:bottom w:w="43" w:type="dxa"/>
              <w:right w:w="115" w:type="dxa"/>
            </w:tcMar>
          </w:tcPr>
          <w:p w14:paraId="4E3F4AB3" w14:textId="46678E0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Style hair by braiding. </w:t>
            </w:r>
          </w:p>
        </w:tc>
        <w:tc>
          <w:tcPr>
            <w:tcW w:w="3848" w:type="dxa"/>
          </w:tcPr>
          <w:p w14:paraId="575ABCF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Styling should include</w:t>
            </w:r>
          </w:p>
          <w:p w14:paraId="4F1119CA" w14:textId="77777777" w:rsidR="0086291E" w:rsidRPr="00CE0852" w:rsidRDefault="0086291E" w:rsidP="0086291E">
            <w:pPr>
              <w:numPr>
                <w:ilvl w:val="0"/>
                <w:numId w:val="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overhand</w:t>
            </w:r>
          </w:p>
          <w:p w14:paraId="5E173917" w14:textId="77777777" w:rsidR="0086291E" w:rsidRPr="00CE0852" w:rsidRDefault="0086291E" w:rsidP="0086291E">
            <w:pPr>
              <w:numPr>
                <w:ilvl w:val="0"/>
                <w:numId w:val="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underhand</w:t>
            </w:r>
          </w:p>
          <w:p w14:paraId="3BF617F9" w14:textId="77777777" w:rsidR="0086291E" w:rsidRPr="00CE0852" w:rsidRDefault="0086291E" w:rsidP="0086291E">
            <w:pPr>
              <w:numPr>
                <w:ilvl w:val="0"/>
                <w:numId w:val="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fish tail</w:t>
            </w:r>
          </w:p>
          <w:p w14:paraId="6B028585" w14:textId="77777777" w:rsidR="0086291E" w:rsidRPr="00CE0852" w:rsidRDefault="0086291E" w:rsidP="0086291E">
            <w:pPr>
              <w:numPr>
                <w:ilvl w:val="0"/>
                <w:numId w:val="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rope.</w:t>
            </w:r>
          </w:p>
          <w:p w14:paraId="51A28CB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F89720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72B5ABA9" w14:textId="5EC73D66" w:rsidR="0086291E" w:rsidRPr="00CE0852" w:rsidRDefault="0086291E" w:rsidP="0086291E">
            <w:pPr>
              <w:numPr>
                <w:ilvl w:val="0"/>
                <w:numId w:val="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examples of basic braids?</w:t>
            </w:r>
          </w:p>
          <w:p w14:paraId="29B5A091" w14:textId="0E912A6E" w:rsidR="0086291E" w:rsidRPr="00CE0852" w:rsidRDefault="0086291E" w:rsidP="0086291E">
            <w:pPr>
              <w:numPr>
                <w:ilvl w:val="0"/>
                <w:numId w:val="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tools are used for braiding?</w:t>
            </w:r>
          </w:p>
          <w:p w14:paraId="37DD9845" w14:textId="77777777" w:rsidR="0086291E" w:rsidRPr="00CE0852" w:rsidRDefault="0086291E" w:rsidP="0086291E">
            <w:pPr>
              <w:numPr>
                <w:ilvl w:val="0"/>
                <w:numId w:val="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 </w:t>
            </w:r>
            <w:r w:rsidRPr="00CE0852">
              <w:rPr>
                <w:rFonts w:ascii="Times New Roman" w:eastAsia="Times New Roman" w:hAnsi="Times New Roman" w:cs="Times New Roman"/>
                <w:i/>
                <w:iCs/>
                <w:sz w:val="24"/>
                <w:szCs w:val="24"/>
              </w:rPr>
              <w:t>visible braid</w:t>
            </w:r>
            <w:r w:rsidRPr="00CE0852">
              <w:rPr>
                <w:rFonts w:ascii="Times New Roman" w:eastAsia="Times New Roman" w:hAnsi="Times New Roman" w:cs="Times New Roman"/>
                <w:sz w:val="24"/>
                <w:szCs w:val="24"/>
              </w:rPr>
              <w:t>? An </w:t>
            </w:r>
            <w:r w:rsidRPr="00CE0852">
              <w:rPr>
                <w:rFonts w:ascii="Times New Roman" w:eastAsia="Times New Roman" w:hAnsi="Times New Roman" w:cs="Times New Roman"/>
                <w:i/>
                <w:iCs/>
                <w:sz w:val="24"/>
                <w:szCs w:val="24"/>
              </w:rPr>
              <w:t>invisible braid</w:t>
            </w:r>
            <w:r w:rsidRPr="00CE0852">
              <w:rPr>
                <w:rFonts w:ascii="Times New Roman" w:eastAsia="Times New Roman" w:hAnsi="Times New Roman" w:cs="Times New Roman"/>
                <w:sz w:val="24"/>
                <w:szCs w:val="24"/>
              </w:rPr>
              <w:t>? What type of hair is best for an invisible braid?</w:t>
            </w:r>
          </w:p>
          <w:p w14:paraId="6D218712" w14:textId="161CC398" w:rsidR="0086291E" w:rsidRPr="00CE0852" w:rsidRDefault="0086291E" w:rsidP="0086291E">
            <w:pPr>
              <w:numPr>
                <w:ilvl w:val="0"/>
                <w:numId w:val="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Should the hair be wet or dry when braiding? </w:t>
            </w:r>
          </w:p>
        </w:tc>
        <w:tc>
          <w:tcPr>
            <w:tcW w:w="2880" w:type="dxa"/>
          </w:tcPr>
          <w:p w14:paraId="116AF35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8E6BE5E" w14:textId="77777777" w:rsidR="0086291E" w:rsidRPr="00CE0852" w:rsidRDefault="0086291E" w:rsidP="0086291E">
            <w:pPr>
              <w:pStyle w:val="ListParagraph"/>
              <w:numPr>
                <w:ilvl w:val="1"/>
                <w:numId w:val="1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722111D" w14:textId="77777777" w:rsidR="0086291E" w:rsidRPr="00CE0852" w:rsidRDefault="0086291E" w:rsidP="0086291E">
            <w:pPr>
              <w:pStyle w:val="ListParagraph"/>
              <w:numPr>
                <w:ilvl w:val="1"/>
                <w:numId w:val="16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60F74DC4" w14:textId="77777777" w:rsidR="0086291E" w:rsidRPr="00CE0852" w:rsidRDefault="0086291E" w:rsidP="0086291E">
            <w:pPr>
              <w:pStyle w:val="ListParagraph"/>
              <w:numPr>
                <w:ilvl w:val="1"/>
                <w:numId w:val="16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0A6F35F1" w14:textId="77777777" w:rsidR="0086291E" w:rsidRPr="00CE0852" w:rsidRDefault="0086291E" w:rsidP="0086291E">
            <w:pPr>
              <w:pStyle w:val="ListParagraph"/>
              <w:numPr>
                <w:ilvl w:val="2"/>
                <w:numId w:val="169"/>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67751AF1" w14:textId="77777777" w:rsidR="0086291E" w:rsidRPr="00CE0852" w:rsidRDefault="0086291E" w:rsidP="0086291E">
            <w:pPr>
              <w:pStyle w:val="ListParagraph"/>
              <w:numPr>
                <w:ilvl w:val="2"/>
                <w:numId w:val="169"/>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129778D4" w14:textId="77777777" w:rsidR="0086291E" w:rsidRPr="00CE0852" w:rsidRDefault="0086291E" w:rsidP="0086291E">
            <w:pPr>
              <w:pStyle w:val="ListParagraph"/>
              <w:numPr>
                <w:ilvl w:val="2"/>
                <w:numId w:val="169"/>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1F7BDE3E" w14:textId="5460981B"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6B588CD7" w14:textId="77777777" w:rsidR="00976B09" w:rsidRPr="00FC1FFC"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Braiding Competition</w:t>
            </w:r>
          </w:p>
          <w:p w14:paraId="54557E6E" w14:textId="3F2010F0"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7F2A997E" w14:textId="6EE034C0" w:rsidTr="000003C8">
        <w:tc>
          <w:tcPr>
            <w:tcW w:w="590" w:type="dxa"/>
            <w:shd w:val="clear" w:color="auto" w:fill="FFFFFF" w:themeFill="background1"/>
          </w:tcPr>
          <w:p w14:paraId="05B5D68E" w14:textId="18D11BE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89</w:t>
            </w:r>
          </w:p>
        </w:tc>
        <w:tc>
          <w:tcPr>
            <w:tcW w:w="3117" w:type="dxa"/>
            <w:shd w:val="clear" w:color="auto" w:fill="FFFFFF" w:themeFill="background1"/>
            <w:tcMar>
              <w:top w:w="43" w:type="dxa"/>
              <w:left w:w="115" w:type="dxa"/>
              <w:bottom w:w="43" w:type="dxa"/>
              <w:right w:w="115" w:type="dxa"/>
            </w:tcMar>
          </w:tcPr>
          <w:p w14:paraId="0E47457D"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comb-out techniques. </w:t>
            </w:r>
          </w:p>
          <w:p w14:paraId="6CAE9AB2" w14:textId="4A022176" w:rsidR="0086291E" w:rsidRPr="00CE0852" w:rsidRDefault="0086291E" w:rsidP="0086291E">
            <w:pPr>
              <w:rPr>
                <w:rFonts w:ascii="Times New Roman" w:eastAsia="Times New Roman" w:hAnsi="Times New Roman" w:cs="Times New Roman"/>
                <w:sz w:val="24"/>
                <w:szCs w:val="24"/>
              </w:rPr>
            </w:pPr>
          </w:p>
        </w:tc>
        <w:tc>
          <w:tcPr>
            <w:tcW w:w="3848" w:type="dxa"/>
          </w:tcPr>
          <w:p w14:paraId="3361A59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441A8E3D" w14:textId="77777777" w:rsidR="0086291E" w:rsidRPr="00CE0852" w:rsidRDefault="0086291E" w:rsidP="0086291E">
            <w:pPr>
              <w:numPr>
                <w:ilvl w:val="0"/>
                <w:numId w:val="8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back combing/back brushing</w:t>
            </w:r>
          </w:p>
          <w:p w14:paraId="49CF81B7" w14:textId="6F8F8B2B" w:rsidR="0086291E" w:rsidRPr="00CE0852" w:rsidRDefault="0086291E" w:rsidP="0086291E">
            <w:pPr>
              <w:numPr>
                <w:ilvl w:val="0"/>
                <w:numId w:val="8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selecting and using finishing products</w:t>
            </w:r>
          </w:p>
          <w:p w14:paraId="38B0353A" w14:textId="77777777" w:rsidR="0086291E" w:rsidRPr="00CE0852" w:rsidRDefault="0086291E" w:rsidP="0086291E">
            <w:pPr>
              <w:numPr>
                <w:ilvl w:val="0"/>
                <w:numId w:val="8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achieving balance and blending in a finished hairstyle.</w:t>
            </w:r>
          </w:p>
          <w:p w14:paraId="07363A9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010360E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E9D6FC3" w14:textId="2738CB20" w:rsidR="0086291E" w:rsidRPr="00CE0852" w:rsidRDefault="0086291E" w:rsidP="0086291E">
            <w:pPr>
              <w:numPr>
                <w:ilvl w:val="0"/>
                <w:numId w:val="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safety precautions should be followed during a comb out?</w:t>
            </w:r>
          </w:p>
          <w:p w14:paraId="38D55B7D" w14:textId="3E10563A" w:rsidR="0086291E" w:rsidRPr="00CE0852" w:rsidRDefault="0086291E" w:rsidP="0086291E">
            <w:pPr>
              <w:numPr>
                <w:ilvl w:val="0"/>
                <w:numId w:val="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draping procedure should be followed for a comb-out service?</w:t>
            </w:r>
          </w:p>
          <w:p w14:paraId="6C23A778" w14:textId="77777777" w:rsidR="0086291E" w:rsidRPr="00CE0852" w:rsidRDefault="0086291E" w:rsidP="0086291E">
            <w:pPr>
              <w:numPr>
                <w:ilvl w:val="0"/>
                <w:numId w:val="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tools may be used in a comb out?</w:t>
            </w:r>
          </w:p>
          <w:p w14:paraId="0171A098" w14:textId="5336CE5E" w:rsidR="0086291E" w:rsidRPr="00CE0852" w:rsidRDefault="0086291E" w:rsidP="0086291E">
            <w:pPr>
              <w:numPr>
                <w:ilvl w:val="0"/>
                <w:numId w:val="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does the stylist look for to determine if the comb out is balanced and blended?</w:t>
            </w:r>
          </w:p>
        </w:tc>
        <w:tc>
          <w:tcPr>
            <w:tcW w:w="2880" w:type="dxa"/>
          </w:tcPr>
          <w:p w14:paraId="3FBBADD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680F2944" w14:textId="0D5423E1" w:rsidR="0086291E" w:rsidRPr="00CE0852" w:rsidRDefault="0086291E" w:rsidP="0086291E">
            <w:pPr>
              <w:pStyle w:val="ListParagraph"/>
              <w:numPr>
                <w:ilvl w:val="1"/>
                <w:numId w:val="17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8AF13CF" w14:textId="77777777" w:rsidR="0086291E" w:rsidRPr="00CE0852" w:rsidRDefault="0086291E" w:rsidP="0086291E">
            <w:pPr>
              <w:pStyle w:val="ListParagraph"/>
              <w:numPr>
                <w:ilvl w:val="1"/>
                <w:numId w:val="17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5F97BA93" w14:textId="77777777" w:rsidR="0086291E" w:rsidRPr="00CE0852" w:rsidRDefault="0086291E" w:rsidP="0086291E">
            <w:pPr>
              <w:pStyle w:val="ListParagraph"/>
              <w:numPr>
                <w:ilvl w:val="1"/>
                <w:numId w:val="17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styling for all types including textured hair</w:t>
            </w:r>
          </w:p>
          <w:p w14:paraId="5ADD7317" w14:textId="77777777" w:rsidR="0086291E" w:rsidRPr="00CE0852" w:rsidRDefault="0086291E" w:rsidP="0086291E">
            <w:pPr>
              <w:pStyle w:val="ListParagraph"/>
              <w:numPr>
                <w:ilvl w:val="2"/>
                <w:numId w:val="17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Fingerwaving, molding, and pin curling</w:t>
            </w:r>
          </w:p>
          <w:p w14:paraId="7C952373" w14:textId="77777777" w:rsidR="0086291E" w:rsidRPr="00CE0852" w:rsidRDefault="0086291E" w:rsidP="0086291E">
            <w:pPr>
              <w:pStyle w:val="ListParagraph"/>
              <w:numPr>
                <w:ilvl w:val="2"/>
                <w:numId w:val="17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Roller curling, combing, and brushing</w:t>
            </w:r>
          </w:p>
          <w:p w14:paraId="007DFAC7" w14:textId="77777777" w:rsidR="0086291E" w:rsidRPr="00CE0852" w:rsidRDefault="0086291E" w:rsidP="0086291E">
            <w:pPr>
              <w:pStyle w:val="ListParagraph"/>
              <w:numPr>
                <w:ilvl w:val="2"/>
                <w:numId w:val="171"/>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Heat curling, waving, and pressing</w:t>
            </w:r>
          </w:p>
          <w:p w14:paraId="06607D96" w14:textId="7A1219AA"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II.D</w:t>
            </w:r>
          </w:p>
        </w:tc>
        <w:tc>
          <w:tcPr>
            <w:tcW w:w="2250" w:type="dxa"/>
          </w:tcPr>
          <w:p w14:paraId="15F1E0D3"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 A</w:t>
            </w:r>
          </w:p>
          <w:p w14:paraId="7B4AC442"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p w14:paraId="7E580E5C"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Manikin</w:t>
            </w:r>
          </w:p>
          <w:p w14:paraId="2A548E15" w14:textId="132BDF54"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Total Fantasy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Look</w:t>
            </w:r>
          </w:p>
        </w:tc>
      </w:tr>
      <w:tr w:rsidR="0086291E" w:rsidRPr="00CE0852" w14:paraId="4088F9EB" w14:textId="08DB7780" w:rsidTr="000003C8">
        <w:tc>
          <w:tcPr>
            <w:tcW w:w="590" w:type="dxa"/>
            <w:shd w:val="clear" w:color="auto" w:fill="D0CECE" w:themeFill="background2" w:themeFillShade="E6"/>
          </w:tcPr>
          <w:p w14:paraId="688BCB09" w14:textId="196F950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159AE352" w14:textId="2BF4C73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Introducing Chemical Texture Service Procedures</w:t>
            </w:r>
          </w:p>
        </w:tc>
        <w:tc>
          <w:tcPr>
            <w:tcW w:w="3848" w:type="dxa"/>
            <w:shd w:val="clear" w:color="auto" w:fill="D0CECE" w:themeFill="background2" w:themeFillShade="E6"/>
          </w:tcPr>
          <w:p w14:paraId="18C4AEC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22E4D9EC" w14:textId="4671D9F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6CF29CB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2EE68E7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668421F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2B3D201E" w14:textId="76190BD3" w:rsidTr="000003C8">
        <w:tblPrEx>
          <w:tblCellMar>
            <w:left w:w="108" w:type="dxa"/>
            <w:right w:w="108" w:type="dxa"/>
          </w:tblCellMar>
        </w:tblPrEx>
        <w:tc>
          <w:tcPr>
            <w:tcW w:w="590" w:type="dxa"/>
          </w:tcPr>
          <w:p w14:paraId="40894D0E" w14:textId="2928A08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90</w:t>
            </w:r>
          </w:p>
          <w:p w14:paraId="04273A9C" w14:textId="10FC043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tcPr>
          <w:p w14:paraId="700022C6" w14:textId="7A66893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safety practices when working with all chemical services. </w:t>
            </w:r>
          </w:p>
        </w:tc>
        <w:tc>
          <w:tcPr>
            <w:tcW w:w="3848" w:type="dxa"/>
          </w:tcPr>
          <w:p w14:paraId="5463814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0864417D"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draping for chemical services (i.e., applying the towel under and over the cape)</w:t>
            </w:r>
          </w:p>
          <w:p w14:paraId="09311C13"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protective cream around the hairline and on the scalp when necessary</w:t>
            </w:r>
          </w:p>
          <w:p w14:paraId="3C0EB934"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protective gloves</w:t>
            </w:r>
          </w:p>
          <w:p w14:paraId="1BE3D17D"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referring to the client's record card for pertinent information</w:t>
            </w:r>
          </w:p>
          <w:p w14:paraId="0DE87AD6"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a predisposition test (patch test)</w:t>
            </w:r>
          </w:p>
          <w:p w14:paraId="2ABD0FBA"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a strand test</w:t>
            </w:r>
          </w:p>
          <w:p w14:paraId="32111DF3"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clean towels and implements</w:t>
            </w:r>
          </w:p>
          <w:p w14:paraId="55B6C2C6"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replacing soiled towels with clean towels, if necessary</w:t>
            </w:r>
          </w:p>
          <w:p w14:paraId="5F5B1B6A"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using appropriate water temperature</w:t>
            </w:r>
          </w:p>
          <w:p w14:paraId="45AA2543" w14:textId="4537AA84"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adhering to manufacturer directions and SDS.</w:t>
            </w:r>
          </w:p>
        </w:tc>
        <w:tc>
          <w:tcPr>
            <w:tcW w:w="3600" w:type="dxa"/>
          </w:tcPr>
          <w:p w14:paraId="5A9FF9B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B6465BD" w14:textId="2B310778"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should be applied around the hairline?</w:t>
            </w:r>
          </w:p>
          <w:p w14:paraId="459FDACD"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students protect their hands?</w:t>
            </w:r>
          </w:p>
          <w:p w14:paraId="2099CDD4"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should be included in a client record?</w:t>
            </w:r>
          </w:p>
          <w:p w14:paraId="477A124F"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 </w:t>
            </w:r>
            <w:r w:rsidRPr="00CE0852">
              <w:rPr>
                <w:rFonts w:ascii="Times New Roman" w:eastAsia="Times New Roman" w:hAnsi="Times New Roman" w:cs="Times New Roman"/>
                <w:i/>
                <w:iCs/>
                <w:sz w:val="24"/>
                <w:szCs w:val="24"/>
              </w:rPr>
              <w:t>predisposition test</w:t>
            </w:r>
            <w:r w:rsidRPr="00CE0852">
              <w:rPr>
                <w:rFonts w:ascii="Times New Roman" w:eastAsia="Times New Roman" w:hAnsi="Times New Roman" w:cs="Times New Roman"/>
                <w:sz w:val="24"/>
                <w:szCs w:val="24"/>
              </w:rPr>
              <w:t>? When is it performed?</w:t>
            </w:r>
          </w:p>
          <w:p w14:paraId="311D47CD"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other names for the predisposition test?</w:t>
            </w:r>
          </w:p>
          <w:p w14:paraId="17A49BE0" w14:textId="252931AC"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is a </w:t>
            </w:r>
            <w:r w:rsidRPr="00CE0852">
              <w:rPr>
                <w:rFonts w:ascii="Times New Roman" w:eastAsia="Times New Roman" w:hAnsi="Times New Roman" w:cs="Times New Roman"/>
                <w:i/>
                <w:iCs/>
                <w:sz w:val="24"/>
                <w:szCs w:val="24"/>
              </w:rPr>
              <w:t xml:space="preserve">strand test </w:t>
            </w:r>
            <w:r w:rsidRPr="00CE0852">
              <w:rPr>
                <w:rFonts w:ascii="Times New Roman" w:eastAsia="Times New Roman" w:hAnsi="Times New Roman" w:cs="Times New Roman"/>
                <w:sz w:val="24"/>
                <w:szCs w:val="24"/>
              </w:rPr>
              <w:t>necessary?</w:t>
            </w:r>
          </w:p>
          <w:p w14:paraId="20FCA430"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use sanitized towels and implements?</w:t>
            </w:r>
          </w:p>
          <w:p w14:paraId="2EE8C134" w14:textId="1D8507C0"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cool damp towels used to remove chemicals from the skin?</w:t>
            </w:r>
          </w:p>
        </w:tc>
        <w:tc>
          <w:tcPr>
            <w:tcW w:w="2880" w:type="dxa"/>
          </w:tcPr>
          <w:p w14:paraId="3248BB10" w14:textId="058F328B"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10.RI, 11.RV, 11.RI</w:t>
            </w:r>
          </w:p>
        </w:tc>
        <w:tc>
          <w:tcPr>
            <w:tcW w:w="2610" w:type="dxa"/>
          </w:tcPr>
          <w:p w14:paraId="19B3452D" w14:textId="77777777" w:rsidR="0086291E" w:rsidRPr="00CE0852" w:rsidRDefault="0086291E" w:rsidP="0086291E">
            <w:pPr>
              <w:pStyle w:val="ListParagraph"/>
              <w:numPr>
                <w:ilvl w:val="1"/>
                <w:numId w:val="1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77C77A3D" w14:textId="5CDE7841" w:rsidR="0086291E" w:rsidRPr="00CE0852" w:rsidRDefault="0086291E" w:rsidP="0086291E">
            <w:pPr>
              <w:pStyle w:val="ListParagraph"/>
              <w:numPr>
                <w:ilvl w:val="1"/>
                <w:numId w:val="17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EB3A3E3" w14:textId="67E81DB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364929DA" w14:textId="1DC61EA2"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1DEB3F59" w14:textId="0DD48079"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592DFDCC" w14:textId="62A884F3"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4AB6B333"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68931E1A" w14:textId="0DD425A0"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II.E</w:t>
            </w:r>
          </w:p>
          <w:p w14:paraId="748DCE0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39E795D7" w14:textId="274DC399"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369C4FFC" w14:textId="046C1A12" w:rsidTr="000003C8">
        <w:tc>
          <w:tcPr>
            <w:tcW w:w="590" w:type="dxa"/>
            <w:shd w:val="clear" w:color="auto" w:fill="FFFFFF" w:themeFill="background1"/>
          </w:tcPr>
          <w:p w14:paraId="40130E34" w14:textId="16A2F738"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91</w:t>
            </w:r>
          </w:p>
          <w:p w14:paraId="4AB91A61" w14:textId="3614B14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61E87546" w14:textId="5136D94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Conduct a client consultation regarding chemical service procedures. </w:t>
            </w:r>
          </w:p>
        </w:tc>
        <w:tc>
          <w:tcPr>
            <w:tcW w:w="3848" w:type="dxa"/>
          </w:tcPr>
          <w:p w14:paraId="40397D7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Consultation should include</w:t>
            </w:r>
          </w:p>
          <w:p w14:paraId="788EF274" w14:textId="77777777" w:rsidR="0086291E" w:rsidRPr="00CE0852" w:rsidRDefault="0086291E" w:rsidP="0086291E">
            <w:pPr>
              <w:numPr>
                <w:ilvl w:val="0"/>
                <w:numId w:val="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factors that might affect services</w:t>
            </w:r>
          </w:p>
          <w:p w14:paraId="1EF83D23" w14:textId="77777777" w:rsidR="0086291E" w:rsidRPr="00CE0852" w:rsidRDefault="0086291E" w:rsidP="0086291E">
            <w:pPr>
              <w:numPr>
                <w:ilvl w:val="0"/>
                <w:numId w:val="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previous chemical services</w:t>
            </w:r>
          </w:p>
          <w:p w14:paraId="344E17E5" w14:textId="77777777" w:rsidR="0086291E" w:rsidRPr="00CE0852" w:rsidRDefault="0086291E" w:rsidP="0086291E">
            <w:pPr>
              <w:numPr>
                <w:ilvl w:val="0"/>
                <w:numId w:val="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medications that could cause a reaction to the chemicals</w:t>
            </w:r>
          </w:p>
          <w:p w14:paraId="32F77E2A" w14:textId="77777777" w:rsidR="0086291E" w:rsidRPr="00CE0852" w:rsidRDefault="0086291E" w:rsidP="0086291E">
            <w:pPr>
              <w:numPr>
                <w:ilvl w:val="0"/>
                <w:numId w:val="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lifestyle (e.g., hormonal changes, allergic reaction)</w:t>
            </w:r>
          </w:p>
          <w:p w14:paraId="5BAFE028" w14:textId="77777777" w:rsidR="0086291E" w:rsidRPr="00CE0852" w:rsidRDefault="0086291E" w:rsidP="0086291E">
            <w:pPr>
              <w:numPr>
                <w:ilvl w:val="0"/>
                <w:numId w:val="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expectations.</w:t>
            </w:r>
          </w:p>
          <w:p w14:paraId="4913D77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1E7FB1E9"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F3CF0A3" w14:textId="3CF05E8B" w:rsidR="0086291E" w:rsidRPr="00CE0852" w:rsidRDefault="0086291E" w:rsidP="0086291E">
            <w:pPr>
              <w:numPr>
                <w:ilvl w:val="0"/>
                <w:numId w:val="8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type of previous service could affect the chemical service?</w:t>
            </w:r>
          </w:p>
          <w:p w14:paraId="0FE87D0D" w14:textId="5D1EE72C" w:rsidR="0086291E" w:rsidRPr="00CE0852" w:rsidRDefault="0086291E" w:rsidP="0086291E">
            <w:pPr>
              <w:numPr>
                <w:ilvl w:val="0"/>
                <w:numId w:val="8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questions should be asked in a consultation prior to a chemical service?</w:t>
            </w:r>
          </w:p>
          <w:p w14:paraId="2DE7F485" w14:textId="148CCFC0" w:rsidR="0086291E" w:rsidRPr="00CE0852" w:rsidRDefault="0086291E" w:rsidP="0086291E">
            <w:pPr>
              <w:numPr>
                <w:ilvl w:val="0"/>
                <w:numId w:val="8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a client's lifestyle affect his or her choice of service?</w:t>
            </w:r>
          </w:p>
        </w:tc>
        <w:tc>
          <w:tcPr>
            <w:tcW w:w="2880" w:type="dxa"/>
          </w:tcPr>
          <w:p w14:paraId="5FACABC4" w14:textId="6D99DC9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20CC7CFC" w14:textId="77777777" w:rsidR="0086291E" w:rsidRPr="00CE0852" w:rsidRDefault="0086291E" w:rsidP="0086291E">
            <w:pPr>
              <w:pStyle w:val="ListParagraph"/>
              <w:numPr>
                <w:ilvl w:val="1"/>
                <w:numId w:val="1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5FE398AD" w14:textId="77777777" w:rsidR="0086291E" w:rsidRPr="00CE0852" w:rsidRDefault="0086291E" w:rsidP="0086291E">
            <w:pPr>
              <w:pStyle w:val="ListParagraph"/>
              <w:numPr>
                <w:ilvl w:val="1"/>
                <w:numId w:val="17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965097A"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742964FC"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73140550"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621CD24F"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06BD1178"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1E53EA3C" w14:textId="484996D3"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I.A, I.B, I.C, II.A, II.B, II.C, and II.E</w:t>
            </w:r>
          </w:p>
          <w:p w14:paraId="3F5207A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4230EA86" w14:textId="5F112992"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489CCC24" w14:textId="69A1E32E" w:rsidTr="000003C8">
        <w:tc>
          <w:tcPr>
            <w:tcW w:w="590" w:type="dxa"/>
            <w:shd w:val="clear" w:color="auto" w:fill="FFFFFF" w:themeFill="background1"/>
          </w:tcPr>
          <w:p w14:paraId="4BD41A79" w14:textId="04F2DE36"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92</w:t>
            </w:r>
          </w:p>
          <w:p w14:paraId="3E86EE93" w14:textId="23087FB5"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25B53CD5" w14:textId="5B06274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Analyze the hair and scalp for a chemical texture service. </w:t>
            </w:r>
          </w:p>
        </w:tc>
        <w:tc>
          <w:tcPr>
            <w:tcW w:w="3848" w:type="dxa"/>
          </w:tcPr>
          <w:p w14:paraId="5770AD2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Analysis should include</w:t>
            </w:r>
          </w:p>
          <w:p w14:paraId="7E56ED9E" w14:textId="6D3E7AAF" w:rsidR="0086291E" w:rsidRPr="00CE0852" w:rsidRDefault="0086291E" w:rsidP="0086291E">
            <w:pPr>
              <w:numPr>
                <w:ilvl w:val="0"/>
                <w:numId w:val="8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hair condition</w:t>
            </w:r>
          </w:p>
          <w:p w14:paraId="18AF160C" w14:textId="5F814C3F" w:rsidR="0086291E" w:rsidRPr="00CE0852" w:rsidRDefault="0086291E" w:rsidP="0086291E">
            <w:pPr>
              <w:numPr>
                <w:ilvl w:val="0"/>
                <w:numId w:val="8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scalp condition</w:t>
            </w:r>
          </w:p>
          <w:p w14:paraId="0FED8748" w14:textId="77777777" w:rsidR="0086291E" w:rsidRPr="00CE0852" w:rsidRDefault="0086291E" w:rsidP="0086291E">
            <w:pPr>
              <w:numPr>
                <w:ilvl w:val="0"/>
                <w:numId w:val="8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physical properties of hair.</w:t>
            </w:r>
          </w:p>
          <w:p w14:paraId="070199F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188CA35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1879D4F" w14:textId="44E7D9F3" w:rsidR="0086291E" w:rsidRPr="00CE0852" w:rsidRDefault="0086291E" w:rsidP="0086291E">
            <w:pPr>
              <w:numPr>
                <w:ilvl w:val="0"/>
                <w:numId w:val="8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scalp conditions would require the cosmetologist to refrain from performing chemical texture service?</w:t>
            </w:r>
          </w:p>
          <w:p w14:paraId="34EB7964" w14:textId="1F28A51A" w:rsidR="0086291E" w:rsidRPr="00CE0852" w:rsidRDefault="0086291E" w:rsidP="0086291E">
            <w:pPr>
              <w:numPr>
                <w:ilvl w:val="0"/>
                <w:numId w:val="8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hair condition and texture determine which product to use?</w:t>
            </w:r>
          </w:p>
        </w:tc>
        <w:tc>
          <w:tcPr>
            <w:tcW w:w="2880" w:type="dxa"/>
          </w:tcPr>
          <w:p w14:paraId="6FDC9F6D"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5049E23F" w14:textId="77777777" w:rsidR="0086291E" w:rsidRPr="00CE0852" w:rsidRDefault="0086291E" w:rsidP="0086291E">
            <w:pPr>
              <w:pStyle w:val="ListParagraph"/>
              <w:numPr>
                <w:ilvl w:val="1"/>
                <w:numId w:val="1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3D79718A" w14:textId="77777777" w:rsidR="0086291E" w:rsidRPr="00CE0852" w:rsidRDefault="0086291E" w:rsidP="0086291E">
            <w:pPr>
              <w:pStyle w:val="ListParagraph"/>
              <w:numPr>
                <w:ilvl w:val="1"/>
                <w:numId w:val="17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7058F20"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2B50B038"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518515E8"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79A63CA5"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79717E33"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120358E6" w14:textId="7BEABC29"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II.E</w:t>
            </w:r>
          </w:p>
          <w:p w14:paraId="08A64DD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02954703" w14:textId="023B5B45"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6347DE13" w14:textId="33D1F5C3" w:rsidTr="000003C8">
        <w:tc>
          <w:tcPr>
            <w:tcW w:w="590" w:type="dxa"/>
            <w:shd w:val="clear" w:color="auto" w:fill="FFFFFF" w:themeFill="background1"/>
          </w:tcPr>
          <w:p w14:paraId="6B7339E9" w14:textId="7443804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93</w:t>
            </w:r>
          </w:p>
          <w:p w14:paraId="6CEE2A43" w14:textId="3E81A10C"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4250609D" w14:textId="0794AFF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 the product for chemical texture service. </w:t>
            </w:r>
          </w:p>
        </w:tc>
        <w:tc>
          <w:tcPr>
            <w:tcW w:w="3848" w:type="dxa"/>
          </w:tcPr>
          <w:p w14:paraId="08B6A069" w14:textId="5F1AC47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Selection should include determining the chemical product for the client’s hair type.</w:t>
            </w:r>
          </w:p>
        </w:tc>
        <w:tc>
          <w:tcPr>
            <w:tcW w:w="3600" w:type="dxa"/>
          </w:tcPr>
          <w:p w14:paraId="548033D3"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565013D" w14:textId="4A970594" w:rsidR="0086291E" w:rsidRPr="00CE0852" w:rsidRDefault="0086291E" w:rsidP="0086291E">
            <w:pPr>
              <w:numPr>
                <w:ilvl w:val="0"/>
                <w:numId w:val="9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products are most commonly used?</w:t>
            </w:r>
          </w:p>
          <w:p w14:paraId="20973137" w14:textId="7A2BB848" w:rsidR="0086291E" w:rsidRPr="00CE0852" w:rsidRDefault="0086291E" w:rsidP="0086291E">
            <w:pPr>
              <w:numPr>
                <w:ilvl w:val="0"/>
                <w:numId w:val="9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pH help determine which product to use?</w:t>
            </w:r>
          </w:p>
        </w:tc>
        <w:tc>
          <w:tcPr>
            <w:tcW w:w="2880" w:type="dxa"/>
          </w:tcPr>
          <w:p w14:paraId="259A4765" w14:textId="5059CC3F"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403F814F" w14:textId="77777777" w:rsidR="0086291E" w:rsidRPr="00CE0852" w:rsidRDefault="0086291E" w:rsidP="0086291E">
            <w:pPr>
              <w:pStyle w:val="ListParagraph"/>
              <w:numPr>
                <w:ilvl w:val="1"/>
                <w:numId w:val="1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5F509448" w14:textId="77777777" w:rsidR="0086291E" w:rsidRPr="00CE0852" w:rsidRDefault="0086291E" w:rsidP="0086291E">
            <w:pPr>
              <w:pStyle w:val="ListParagraph"/>
              <w:numPr>
                <w:ilvl w:val="1"/>
                <w:numId w:val="17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1556D2B"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3549CA63"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6AE6018B"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14D61993"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749FDB6A"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33B1687F" w14:textId="2AEBE6F6"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II.E</w:t>
            </w:r>
          </w:p>
          <w:p w14:paraId="0A06A74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18CE121C" w14:textId="40573E7D"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399A9174" w14:textId="3499859A" w:rsidTr="000003C8">
        <w:tc>
          <w:tcPr>
            <w:tcW w:w="590" w:type="dxa"/>
            <w:shd w:val="clear" w:color="auto" w:fill="FFFFFF" w:themeFill="background1"/>
          </w:tcPr>
          <w:p w14:paraId="00EEC161" w14:textId="5C9DFD2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94</w:t>
            </w:r>
          </w:p>
          <w:p w14:paraId="0BA7B42B" w14:textId="627D4FF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571F6999" w14:textId="7CEFAE4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 the rod type for permanent waving. </w:t>
            </w:r>
          </w:p>
        </w:tc>
        <w:tc>
          <w:tcPr>
            <w:tcW w:w="3848" w:type="dxa"/>
          </w:tcPr>
          <w:p w14:paraId="3800BDBD" w14:textId="530858B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Selection should be based on the desired curl outcome.</w:t>
            </w:r>
          </w:p>
        </w:tc>
        <w:tc>
          <w:tcPr>
            <w:tcW w:w="3600" w:type="dxa"/>
          </w:tcPr>
          <w:p w14:paraId="36E72339"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0A412B32" w14:textId="5992906B" w:rsidR="0086291E" w:rsidRPr="00CE0852" w:rsidRDefault="0086291E" w:rsidP="0086291E">
            <w:pPr>
              <w:numPr>
                <w:ilvl w:val="0"/>
                <w:numId w:val="9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is needed to select rod size?</w:t>
            </w:r>
          </w:p>
          <w:p w14:paraId="0122E46D" w14:textId="77777777" w:rsidR="0086291E" w:rsidRPr="00CE0852" w:rsidRDefault="0086291E" w:rsidP="0086291E">
            <w:pPr>
              <w:numPr>
                <w:ilvl w:val="0"/>
                <w:numId w:val="9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rod size affect curl outcome?</w:t>
            </w:r>
          </w:p>
          <w:p w14:paraId="6B230598" w14:textId="771CE733" w:rsidR="0086291E" w:rsidRPr="00CE0852" w:rsidRDefault="0086291E" w:rsidP="0086291E">
            <w:pPr>
              <w:numPr>
                <w:ilvl w:val="0"/>
                <w:numId w:val="9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rod types suited for specific curl patterns?</w:t>
            </w:r>
          </w:p>
        </w:tc>
        <w:tc>
          <w:tcPr>
            <w:tcW w:w="2880" w:type="dxa"/>
          </w:tcPr>
          <w:p w14:paraId="7E32A140" w14:textId="2AE62CA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34F759D2" w14:textId="77777777" w:rsidR="0086291E" w:rsidRPr="00CE0852" w:rsidRDefault="0086291E" w:rsidP="0086291E">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103D9C57" w14:textId="77777777" w:rsidR="0086291E" w:rsidRPr="00CE0852" w:rsidRDefault="0086291E" w:rsidP="0086291E">
            <w:pPr>
              <w:pStyle w:val="ListParagraph"/>
              <w:numPr>
                <w:ilvl w:val="1"/>
                <w:numId w:val="17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26A38149"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69A39287"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43392A0C"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030EE282"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6D144807"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3E1C143B" w14:textId="18F5C3D6"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4E3BBD7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00A73F17" w14:textId="41A839A3"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181E46C9" w14:textId="2B2BF62D" w:rsidTr="000003C8">
        <w:tc>
          <w:tcPr>
            <w:tcW w:w="590" w:type="dxa"/>
            <w:shd w:val="clear" w:color="auto" w:fill="FFFFFF" w:themeFill="background1"/>
          </w:tcPr>
          <w:p w14:paraId="38435E3C" w14:textId="3405089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95</w:t>
            </w:r>
          </w:p>
          <w:p w14:paraId="08F9CDF1" w14:textId="0B830608"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79CAE515" w14:textId="3BD0B80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 a wrap method, sectioning pattern, and end paper placement. </w:t>
            </w:r>
          </w:p>
        </w:tc>
        <w:tc>
          <w:tcPr>
            <w:tcW w:w="3848" w:type="dxa"/>
          </w:tcPr>
          <w:p w14:paraId="10CA611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Selection should include using</w:t>
            </w:r>
          </w:p>
          <w:p w14:paraId="3EFAE6EE" w14:textId="77777777" w:rsidR="0086291E" w:rsidRPr="00CE0852" w:rsidRDefault="0086291E" w:rsidP="0086291E">
            <w:pPr>
              <w:numPr>
                <w:ilvl w:val="0"/>
                <w:numId w:val="9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sectioning and wrapping methods (e.g., spiral, croquignole) </w:t>
            </w:r>
          </w:p>
          <w:p w14:paraId="3A7A00EB" w14:textId="77777777" w:rsidR="0086291E" w:rsidRPr="00CE0852" w:rsidRDefault="0086291E" w:rsidP="0086291E">
            <w:pPr>
              <w:numPr>
                <w:ilvl w:val="0"/>
                <w:numId w:val="9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tension</w:t>
            </w:r>
          </w:p>
          <w:p w14:paraId="758203A5" w14:textId="77777777" w:rsidR="0086291E" w:rsidRPr="00CE0852" w:rsidRDefault="0086291E" w:rsidP="0086291E">
            <w:pPr>
              <w:numPr>
                <w:ilvl w:val="0"/>
                <w:numId w:val="9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double-end wrap</w:t>
            </w:r>
          </w:p>
          <w:p w14:paraId="17D2CDB3" w14:textId="77777777" w:rsidR="0086291E" w:rsidRPr="00CE0852" w:rsidRDefault="0086291E" w:rsidP="0086291E">
            <w:pPr>
              <w:numPr>
                <w:ilvl w:val="0"/>
                <w:numId w:val="9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bookend wrap</w:t>
            </w:r>
          </w:p>
          <w:p w14:paraId="0D2A1024" w14:textId="77777777" w:rsidR="0086291E" w:rsidRPr="00CE0852" w:rsidRDefault="0086291E" w:rsidP="0086291E">
            <w:pPr>
              <w:numPr>
                <w:ilvl w:val="0"/>
                <w:numId w:val="9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single-flat wrap</w:t>
            </w:r>
          </w:p>
          <w:p w14:paraId="193C6965" w14:textId="21B9ECD4"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based on the desired permanent results.</w:t>
            </w:r>
          </w:p>
        </w:tc>
        <w:tc>
          <w:tcPr>
            <w:tcW w:w="3600" w:type="dxa"/>
          </w:tcPr>
          <w:p w14:paraId="5D6302C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CC3B4FE" w14:textId="0C6B1DC9" w:rsidR="0086291E" w:rsidRPr="00CE0852" w:rsidRDefault="0086291E" w:rsidP="0086291E">
            <w:pPr>
              <w:numPr>
                <w:ilvl w:val="0"/>
                <w:numId w:val="9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would sectioning affect the wrapping method chosen?</w:t>
            </w:r>
          </w:p>
          <w:p w14:paraId="3B0348A5" w14:textId="77777777" w:rsidR="0086291E" w:rsidRPr="00CE0852" w:rsidRDefault="0086291E" w:rsidP="0086291E">
            <w:pPr>
              <w:numPr>
                <w:ilvl w:val="0"/>
                <w:numId w:val="9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could result from inappropriate tension during wrapping?</w:t>
            </w:r>
          </w:p>
          <w:p w14:paraId="77C33D94" w14:textId="0F7BBE33"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638B2A2D" w14:textId="7DEC2EB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7D04C9BB" w14:textId="77777777" w:rsidR="0086291E" w:rsidRPr="00CE0852" w:rsidRDefault="0086291E" w:rsidP="0086291E">
            <w:pPr>
              <w:pStyle w:val="ListParagraph"/>
              <w:numPr>
                <w:ilvl w:val="1"/>
                <w:numId w:val="17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3BBC0D4F" w14:textId="77777777" w:rsidR="0086291E" w:rsidRPr="00CE0852" w:rsidRDefault="0086291E" w:rsidP="0086291E">
            <w:pPr>
              <w:pStyle w:val="ListParagraph"/>
              <w:numPr>
                <w:ilvl w:val="1"/>
                <w:numId w:val="17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8576BA3"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0CC92130"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1B0AE12B"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0B6CE0FA"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6AFF8CB1"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68C55324" w14:textId="41C5F3B4"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3628695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508FE541" w14:textId="685EC66C"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tc>
      </w:tr>
      <w:tr w:rsidR="0086291E" w:rsidRPr="00CE0852" w14:paraId="77016C89" w14:textId="3B5AC9D7" w:rsidTr="000003C8">
        <w:tc>
          <w:tcPr>
            <w:tcW w:w="590" w:type="dxa"/>
            <w:shd w:val="clear" w:color="auto" w:fill="FFFFFF" w:themeFill="background1"/>
          </w:tcPr>
          <w:p w14:paraId="3F5A5C9C" w14:textId="4027AA1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96</w:t>
            </w:r>
          </w:p>
          <w:p w14:paraId="26BADB2C" w14:textId="089F9E7F"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5C8E55C6" w14:textId="46A1809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sectioning and sub-sectioning. </w:t>
            </w:r>
          </w:p>
        </w:tc>
        <w:tc>
          <w:tcPr>
            <w:tcW w:w="3848" w:type="dxa"/>
          </w:tcPr>
          <w:p w14:paraId="592EF80A" w14:textId="079D3A9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of sectioning should include choosing the size, shape, and direction of the panel.</w:t>
            </w:r>
            <w:r w:rsidRPr="00CE0852">
              <w:rPr>
                <w:rFonts w:ascii="Times New Roman" w:eastAsia="Times New Roman" w:hAnsi="Times New Roman" w:cs="Times New Roman"/>
                <w:sz w:val="24"/>
                <w:szCs w:val="24"/>
              </w:rPr>
              <w:br/>
            </w:r>
            <w:r w:rsidRPr="00CE0852">
              <w:rPr>
                <w:rFonts w:ascii="Times New Roman" w:eastAsia="Times New Roman" w:hAnsi="Times New Roman" w:cs="Times New Roman"/>
                <w:sz w:val="24"/>
                <w:szCs w:val="24"/>
              </w:rPr>
              <w:br/>
              <w:t>Demonstration of sub-sectioning should include choosing the length and/or width of the tool being used.</w:t>
            </w:r>
          </w:p>
        </w:tc>
        <w:tc>
          <w:tcPr>
            <w:tcW w:w="3600" w:type="dxa"/>
          </w:tcPr>
          <w:p w14:paraId="4715E818"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2751C80" w14:textId="6112CBE7"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section for a first-time chemical relaxer?</w:t>
            </w:r>
          </w:p>
          <w:p w14:paraId="01D31852" w14:textId="77777777"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section for a chemical relaxer retouch?</w:t>
            </w:r>
          </w:p>
          <w:p w14:paraId="1A58AFA6" w14:textId="77777777"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section for a soft-curl perm?</w:t>
            </w:r>
          </w:p>
          <w:p w14:paraId="57572D13" w14:textId="77777777"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subsection for a first-time chemical relaxer?</w:t>
            </w:r>
          </w:p>
          <w:p w14:paraId="46692478" w14:textId="77777777"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subsection for a chemical relaxer retouch?</w:t>
            </w:r>
          </w:p>
          <w:p w14:paraId="5B7D7514" w14:textId="60A29F88" w:rsidR="0086291E" w:rsidRPr="00CE0852" w:rsidRDefault="0086291E" w:rsidP="0086291E">
            <w:pPr>
              <w:numPr>
                <w:ilvl w:val="0"/>
                <w:numId w:val="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procedure is used to subsection for a soft-curl perm?</w:t>
            </w:r>
          </w:p>
        </w:tc>
        <w:tc>
          <w:tcPr>
            <w:tcW w:w="2880" w:type="dxa"/>
          </w:tcPr>
          <w:p w14:paraId="1A8BC11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7C0B8184" w14:textId="77777777" w:rsidR="0086291E" w:rsidRPr="00CE0852" w:rsidRDefault="0086291E" w:rsidP="0086291E">
            <w:pPr>
              <w:pStyle w:val="ListParagraph"/>
              <w:numPr>
                <w:ilvl w:val="1"/>
                <w:numId w:val="17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6074AA40" w14:textId="77777777" w:rsidR="0086291E" w:rsidRPr="00CE0852" w:rsidRDefault="0086291E" w:rsidP="0086291E">
            <w:pPr>
              <w:pStyle w:val="ListParagraph"/>
              <w:numPr>
                <w:ilvl w:val="1"/>
                <w:numId w:val="17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76B4387B"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7AE7C1B6"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27FF6D36"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0D0D8178"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5A2C8BB2"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79F800DB" w14:textId="7D7413CD"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0455FFF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6C65EFFC"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24FE0962" w14:textId="1DB4909C"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tc>
      </w:tr>
      <w:tr w:rsidR="0086291E" w:rsidRPr="00CE0852" w14:paraId="6B2F2801" w14:textId="40BACAFF" w:rsidTr="000003C8">
        <w:tc>
          <w:tcPr>
            <w:tcW w:w="590" w:type="dxa"/>
            <w:shd w:val="clear" w:color="auto" w:fill="FFFFFF" w:themeFill="background1"/>
          </w:tcPr>
          <w:p w14:paraId="2C6BBE6E" w14:textId="4CB57D1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97</w:t>
            </w:r>
          </w:p>
          <w:p w14:paraId="14423D85" w14:textId="2232FF0F"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w:t>
            </w:r>
          </w:p>
        </w:tc>
        <w:tc>
          <w:tcPr>
            <w:tcW w:w="3117" w:type="dxa"/>
            <w:shd w:val="clear" w:color="auto" w:fill="FFFFFF" w:themeFill="background1"/>
            <w:tcMar>
              <w:top w:w="43" w:type="dxa"/>
              <w:left w:w="115" w:type="dxa"/>
              <w:bottom w:w="43" w:type="dxa"/>
              <w:right w:w="115" w:type="dxa"/>
            </w:tcMar>
          </w:tcPr>
          <w:p w14:paraId="0CADAFAB" w14:textId="5492A4D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Apply a chemical texture product. </w:t>
            </w:r>
          </w:p>
        </w:tc>
        <w:tc>
          <w:tcPr>
            <w:tcW w:w="3848" w:type="dxa"/>
          </w:tcPr>
          <w:p w14:paraId="13B3DB7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Application should include using a simulated product to demonstrate</w:t>
            </w:r>
          </w:p>
          <w:p w14:paraId="75F82A17" w14:textId="67606918"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use of a protective cream</w:t>
            </w:r>
          </w:p>
          <w:p w14:paraId="4C73B2D6" w14:textId="77777777"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sectioning and sub-sectioning techniques</w:t>
            </w:r>
          </w:p>
          <w:p w14:paraId="0DA08699" w14:textId="77777777"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various methods to apply a chemical texture product</w:t>
            </w:r>
          </w:p>
          <w:p w14:paraId="625860AA" w14:textId="77777777"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virgin and retouch application procedures</w:t>
            </w:r>
          </w:p>
          <w:p w14:paraId="738145BA" w14:textId="77777777"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smoothing of relaxer</w:t>
            </w:r>
          </w:p>
          <w:p w14:paraId="4C8F549A" w14:textId="10F1529B" w:rsidR="0086291E" w:rsidRPr="00CE0852" w:rsidRDefault="0086291E" w:rsidP="0086291E">
            <w:pPr>
              <w:numPr>
                <w:ilvl w:val="0"/>
                <w:numId w:val="9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 test curl.</w:t>
            </w:r>
          </w:p>
        </w:tc>
        <w:tc>
          <w:tcPr>
            <w:tcW w:w="3600" w:type="dxa"/>
          </w:tcPr>
          <w:p w14:paraId="24151E8C"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94196A8" w14:textId="77777777" w:rsidR="0086291E" w:rsidRPr="00CE0852" w:rsidRDefault="0086291E" w:rsidP="0086291E">
            <w:pPr>
              <w:numPr>
                <w:ilvl w:val="0"/>
                <w:numId w:val="9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protective cream be applied?</w:t>
            </w:r>
          </w:p>
          <w:p w14:paraId="443D94E8" w14:textId="77777777" w:rsidR="0086291E" w:rsidRPr="00CE0852" w:rsidRDefault="0086291E" w:rsidP="0086291E">
            <w:pPr>
              <w:numPr>
                <w:ilvl w:val="0"/>
                <w:numId w:val="9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should protective cream be applied?</w:t>
            </w:r>
          </w:p>
          <w:p w14:paraId="09865503" w14:textId="77777777" w:rsidR="0086291E" w:rsidRPr="00CE0852" w:rsidRDefault="0086291E" w:rsidP="0086291E">
            <w:pPr>
              <w:numPr>
                <w:ilvl w:val="0"/>
                <w:numId w:val="9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should protective cream be applied?</w:t>
            </w:r>
          </w:p>
          <w:p w14:paraId="7E38FC2C" w14:textId="79EE7870"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tcPr>
          <w:p w14:paraId="0C5DF00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01780792" w14:textId="77777777" w:rsidR="0086291E" w:rsidRPr="00CE0852" w:rsidRDefault="0086291E" w:rsidP="0086291E">
            <w:pPr>
              <w:pStyle w:val="ListParagraph"/>
              <w:numPr>
                <w:ilvl w:val="1"/>
                <w:numId w:val="18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74C71758" w14:textId="77777777" w:rsidR="0086291E" w:rsidRPr="00CE0852" w:rsidRDefault="0086291E" w:rsidP="0086291E">
            <w:pPr>
              <w:pStyle w:val="ListParagraph"/>
              <w:numPr>
                <w:ilvl w:val="1"/>
                <w:numId w:val="18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4D78ABA"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2BF1B50C"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72BB5F07"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19398F4C"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503B24E9"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0803D15E" w14:textId="77777777"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620231E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06F9C733"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 Demo A</w:t>
            </w:r>
          </w:p>
          <w:p w14:paraId="590A5CAC" w14:textId="375B96F1"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tc>
      </w:tr>
      <w:tr w:rsidR="0086291E" w:rsidRPr="00CE0852" w14:paraId="456AC0E2" w14:textId="7D92099F" w:rsidTr="000003C8">
        <w:tc>
          <w:tcPr>
            <w:tcW w:w="590" w:type="dxa"/>
            <w:shd w:val="clear" w:color="auto" w:fill="D0CECE" w:themeFill="background2" w:themeFillShade="E6"/>
          </w:tcPr>
          <w:p w14:paraId="212725B0" w14:textId="77777777" w:rsidR="0086291E" w:rsidRPr="00CE0852" w:rsidRDefault="0086291E" w:rsidP="0086291E">
            <w:pPr>
              <w:rPr>
                <w:rFonts w:ascii="Times New Roman" w:eastAsia="Times New Roman" w:hAnsi="Times New Roman" w:cs="Times New Roman"/>
                <w:sz w:val="24"/>
                <w:szCs w:val="24"/>
              </w:rPr>
            </w:pPr>
          </w:p>
        </w:tc>
        <w:tc>
          <w:tcPr>
            <w:tcW w:w="3117" w:type="dxa"/>
            <w:shd w:val="clear" w:color="auto" w:fill="D0CECE" w:themeFill="background2" w:themeFillShade="E6"/>
            <w:tcMar>
              <w:top w:w="43" w:type="dxa"/>
              <w:left w:w="115" w:type="dxa"/>
              <w:bottom w:w="43" w:type="dxa"/>
              <w:right w:w="115" w:type="dxa"/>
            </w:tcMar>
          </w:tcPr>
          <w:p w14:paraId="75DDA0CF" w14:textId="792C783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Performing Soft-Curl Permanent</w:t>
            </w:r>
          </w:p>
        </w:tc>
        <w:tc>
          <w:tcPr>
            <w:tcW w:w="3848" w:type="dxa"/>
            <w:shd w:val="clear" w:color="auto" w:fill="D0CECE" w:themeFill="background2" w:themeFillShade="E6"/>
          </w:tcPr>
          <w:p w14:paraId="526F172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tcPr>
          <w:p w14:paraId="0AD88AB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2880" w:type="dxa"/>
            <w:shd w:val="clear" w:color="auto" w:fill="D0CECE" w:themeFill="background2" w:themeFillShade="E6"/>
          </w:tcPr>
          <w:p w14:paraId="304F3E6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6B1951F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6688227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641D15D4" w14:textId="0F9F9D22" w:rsidTr="000003C8">
        <w:tc>
          <w:tcPr>
            <w:tcW w:w="590" w:type="dxa"/>
            <w:shd w:val="clear" w:color="auto" w:fill="FFFFFF" w:themeFill="background1"/>
          </w:tcPr>
          <w:p w14:paraId="76D0BF79" w14:textId="698CA66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98</w:t>
            </w:r>
          </w:p>
        </w:tc>
        <w:tc>
          <w:tcPr>
            <w:tcW w:w="3117" w:type="dxa"/>
            <w:shd w:val="clear" w:color="auto" w:fill="FFFFFF" w:themeFill="background1"/>
            <w:tcMar>
              <w:top w:w="43" w:type="dxa"/>
              <w:left w:w="115" w:type="dxa"/>
              <w:bottom w:w="43" w:type="dxa"/>
              <w:right w:w="115" w:type="dxa"/>
            </w:tcMar>
          </w:tcPr>
          <w:p w14:paraId="414E6E3B" w14:textId="79D29B8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 the rod type for the desired result. </w:t>
            </w:r>
          </w:p>
        </w:tc>
        <w:tc>
          <w:tcPr>
            <w:tcW w:w="3848" w:type="dxa"/>
          </w:tcPr>
          <w:p w14:paraId="1FA50C4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Selection should include selecting the rod size for a soft curl permanent.</w:t>
            </w:r>
          </w:p>
          <w:p w14:paraId="78E7AF3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DFA6B41"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AF19459" w14:textId="77777777" w:rsidR="0086291E" w:rsidRPr="00CE0852" w:rsidRDefault="0086291E" w:rsidP="0086291E">
            <w:pPr>
              <w:numPr>
                <w:ilvl w:val="0"/>
                <w:numId w:val="1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determines the size of the rod used?</w:t>
            </w:r>
          </w:p>
          <w:p w14:paraId="50D4FE36" w14:textId="77777777" w:rsidR="0086291E" w:rsidRPr="00CE0852" w:rsidRDefault="0086291E" w:rsidP="0086291E">
            <w:pPr>
              <w:numPr>
                <w:ilvl w:val="0"/>
                <w:numId w:val="1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many times should the hair encircle the rod?</w:t>
            </w:r>
          </w:p>
          <w:p w14:paraId="16293C68" w14:textId="77777777" w:rsidR="0086291E" w:rsidRPr="00CE0852" w:rsidRDefault="0086291E" w:rsidP="0086291E">
            <w:pPr>
              <w:numPr>
                <w:ilvl w:val="0"/>
                <w:numId w:val="11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use a rod at least two times larger than the natural curl?</w:t>
            </w:r>
          </w:p>
          <w:p w14:paraId="6B39AC6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2880" w:type="dxa"/>
          </w:tcPr>
          <w:p w14:paraId="1E97693F" w14:textId="2418734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3D592E3F" w14:textId="77777777" w:rsidR="0086291E" w:rsidRPr="00CE0852" w:rsidRDefault="0086291E" w:rsidP="0086291E">
            <w:pPr>
              <w:pStyle w:val="ListParagraph"/>
              <w:numPr>
                <w:ilvl w:val="1"/>
                <w:numId w:val="18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1500167" w14:textId="77777777" w:rsidR="0086291E" w:rsidRPr="00CE0852" w:rsidRDefault="0086291E" w:rsidP="0086291E">
            <w:pPr>
              <w:pStyle w:val="ListParagraph"/>
              <w:numPr>
                <w:ilvl w:val="1"/>
                <w:numId w:val="18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5529015"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1B6E29EE"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6C4B610E"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22D74EDF"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38F9935C"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5996FBCC" w14:textId="3DEDA955"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31AD658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95BC9A9" w14:textId="77777777" w:rsidR="0086291E" w:rsidRPr="00CE0852" w:rsidRDefault="0086291E" w:rsidP="0086291E">
            <w:pPr>
              <w:pStyle w:val="ListParagraph"/>
              <w:numPr>
                <w:ilvl w:val="1"/>
                <w:numId w:val="181"/>
              </w:numPr>
              <w:spacing w:before="100" w:beforeAutospacing="1" w:after="100" w:afterAutospacing="1"/>
              <w:rPr>
                <w:rFonts w:ascii="Times New Roman" w:eastAsia="Times New Roman" w:hAnsi="Times New Roman" w:cs="Times New Roman"/>
                <w:sz w:val="24"/>
                <w:szCs w:val="24"/>
              </w:rPr>
            </w:pPr>
          </w:p>
        </w:tc>
      </w:tr>
      <w:tr w:rsidR="0086291E" w:rsidRPr="00CE0852" w14:paraId="19BDFDFC" w14:textId="51544DF5" w:rsidTr="000003C8">
        <w:tc>
          <w:tcPr>
            <w:tcW w:w="590" w:type="dxa"/>
            <w:shd w:val="clear" w:color="auto" w:fill="FFFFFF" w:themeFill="background1"/>
          </w:tcPr>
          <w:p w14:paraId="2E58FFF0" w14:textId="53D9CA50"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99</w:t>
            </w:r>
          </w:p>
        </w:tc>
        <w:tc>
          <w:tcPr>
            <w:tcW w:w="3117" w:type="dxa"/>
            <w:shd w:val="clear" w:color="auto" w:fill="FFFFFF" w:themeFill="background1"/>
            <w:tcMar>
              <w:top w:w="43" w:type="dxa"/>
              <w:left w:w="115" w:type="dxa"/>
              <w:bottom w:w="43" w:type="dxa"/>
              <w:right w:w="115" w:type="dxa"/>
            </w:tcMar>
          </w:tcPr>
          <w:p w14:paraId="275F6D49" w14:textId="1769E8A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Select a wrap method and sectioning pattern using the appropriate tension, based on the desired results. </w:t>
            </w:r>
          </w:p>
        </w:tc>
        <w:tc>
          <w:tcPr>
            <w:tcW w:w="3848" w:type="dxa"/>
          </w:tcPr>
          <w:p w14:paraId="550E2DB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Selection should demonstrate knowledge of</w:t>
            </w:r>
          </w:p>
          <w:p w14:paraId="1BFCE5C1" w14:textId="77777777" w:rsidR="0086291E" w:rsidRPr="00CE0852" w:rsidRDefault="0086291E" w:rsidP="0086291E">
            <w:pPr>
              <w:numPr>
                <w:ilvl w:val="0"/>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 wrap methods</w:t>
            </w:r>
          </w:p>
          <w:p w14:paraId="5006E4E5"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croquignole</w:t>
            </w:r>
          </w:p>
          <w:p w14:paraId="3387FF7B"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spiral</w:t>
            </w:r>
          </w:p>
          <w:p w14:paraId="0360E6CE"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single halo</w:t>
            </w:r>
          </w:p>
          <w:p w14:paraId="37832D80"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double halo</w:t>
            </w:r>
          </w:p>
          <w:p w14:paraId="3E7557F9"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straight back</w:t>
            </w:r>
          </w:p>
          <w:p w14:paraId="36BCC872"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piggyback</w:t>
            </w:r>
          </w:p>
          <w:p w14:paraId="036280DB"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style wrap</w:t>
            </w:r>
          </w:p>
          <w:p w14:paraId="74F5F0F3" w14:textId="77777777" w:rsidR="0086291E" w:rsidRPr="00CE0852" w:rsidRDefault="0086291E" w:rsidP="0086291E">
            <w:pPr>
              <w:numPr>
                <w:ilvl w:val="0"/>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sectioning patterns</w:t>
            </w:r>
          </w:p>
          <w:p w14:paraId="1A299E9A"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w:t>
            </w:r>
          </w:p>
          <w:p w14:paraId="49B64B64"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bricklay</w:t>
            </w:r>
          </w:p>
          <w:p w14:paraId="7177262C"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curvature</w:t>
            </w:r>
          </w:p>
          <w:p w14:paraId="030066F1" w14:textId="77777777" w:rsidR="0086291E" w:rsidRPr="00CE0852" w:rsidRDefault="0086291E" w:rsidP="0086291E">
            <w:pPr>
              <w:numPr>
                <w:ilvl w:val="1"/>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weave</w:t>
            </w:r>
          </w:p>
          <w:p w14:paraId="4179CFE4" w14:textId="77777777" w:rsidR="0086291E" w:rsidRPr="00CE0852" w:rsidRDefault="0086291E" w:rsidP="0086291E">
            <w:pPr>
              <w:numPr>
                <w:ilvl w:val="0"/>
                <w:numId w:val="11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amount of tension used for wrapping a soft-curl perm.</w:t>
            </w:r>
          </w:p>
          <w:p w14:paraId="12F04DD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AAF57DD"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3CA9779" w14:textId="77777777" w:rsidR="0086291E" w:rsidRPr="00CE0852" w:rsidRDefault="0086291E" w:rsidP="0086291E">
            <w:pPr>
              <w:numPr>
                <w:ilvl w:val="0"/>
                <w:numId w:val="1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different wrap methods?</w:t>
            </w:r>
          </w:p>
          <w:p w14:paraId="5E21BCCB" w14:textId="77777777" w:rsidR="0086291E" w:rsidRPr="00CE0852" w:rsidRDefault="0086291E" w:rsidP="0086291E">
            <w:pPr>
              <w:numPr>
                <w:ilvl w:val="0"/>
                <w:numId w:val="1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different types of sectioning patterns?</w:t>
            </w:r>
          </w:p>
          <w:p w14:paraId="4F54AEA8" w14:textId="77777777" w:rsidR="0086291E" w:rsidRPr="00CE0852" w:rsidRDefault="0086291E" w:rsidP="0086291E">
            <w:pPr>
              <w:numPr>
                <w:ilvl w:val="0"/>
                <w:numId w:val="11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effect does the amount of tension have on the hair?</w:t>
            </w:r>
          </w:p>
          <w:p w14:paraId="27E79736"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2880" w:type="dxa"/>
          </w:tcPr>
          <w:p w14:paraId="7AA0C57C" w14:textId="473AEB46"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3EA6CF41" w14:textId="77777777" w:rsidR="0086291E" w:rsidRPr="00CE0852" w:rsidRDefault="0086291E" w:rsidP="0086291E">
            <w:pPr>
              <w:pStyle w:val="ListParagraph"/>
              <w:numPr>
                <w:ilvl w:val="1"/>
                <w:numId w:val="1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069BAF2" w14:textId="77777777" w:rsidR="0086291E" w:rsidRPr="00CE0852" w:rsidRDefault="0086291E" w:rsidP="0086291E">
            <w:pPr>
              <w:pStyle w:val="ListParagraph"/>
              <w:numPr>
                <w:ilvl w:val="1"/>
                <w:numId w:val="18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3359096"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08F88697"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414FF5E5"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33991E05"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142178C4"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6322AD99" w14:textId="29DA6E21"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04C5223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2A3F89B2" w14:textId="77777777" w:rsidR="0086291E" w:rsidRPr="00CE0852" w:rsidRDefault="0086291E" w:rsidP="0086291E">
            <w:pPr>
              <w:pStyle w:val="ListParagraph"/>
              <w:numPr>
                <w:ilvl w:val="1"/>
                <w:numId w:val="182"/>
              </w:numPr>
              <w:spacing w:before="100" w:beforeAutospacing="1" w:after="100" w:afterAutospacing="1"/>
              <w:rPr>
                <w:rFonts w:ascii="Times New Roman" w:eastAsia="Times New Roman" w:hAnsi="Times New Roman" w:cs="Times New Roman"/>
                <w:sz w:val="24"/>
                <w:szCs w:val="24"/>
              </w:rPr>
            </w:pPr>
          </w:p>
        </w:tc>
      </w:tr>
      <w:tr w:rsidR="0086291E" w:rsidRPr="00CE0852" w14:paraId="2552EA0E" w14:textId="62923566" w:rsidTr="000003C8">
        <w:tc>
          <w:tcPr>
            <w:tcW w:w="590" w:type="dxa"/>
            <w:shd w:val="clear" w:color="auto" w:fill="FFFFFF" w:themeFill="background1"/>
          </w:tcPr>
          <w:p w14:paraId="20A2CB04" w14:textId="65333EAB"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100</w:t>
            </w:r>
          </w:p>
        </w:tc>
        <w:tc>
          <w:tcPr>
            <w:tcW w:w="3117" w:type="dxa"/>
            <w:shd w:val="clear" w:color="auto" w:fill="FFFFFF" w:themeFill="background1"/>
            <w:tcMar>
              <w:top w:w="43" w:type="dxa"/>
              <w:left w:w="115" w:type="dxa"/>
              <w:bottom w:w="43" w:type="dxa"/>
              <w:right w:w="115" w:type="dxa"/>
            </w:tcMar>
          </w:tcPr>
          <w:p w14:paraId="20532DCC" w14:textId="1968034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Give a soft-curl permanent. </w:t>
            </w:r>
          </w:p>
        </w:tc>
        <w:tc>
          <w:tcPr>
            <w:tcW w:w="3848" w:type="dxa"/>
          </w:tcPr>
          <w:p w14:paraId="458C0DD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Giving a soft-curl permanent should include</w:t>
            </w:r>
          </w:p>
          <w:p w14:paraId="28FC9614" w14:textId="77777777" w:rsidR="0086291E" w:rsidRPr="00CE0852" w:rsidRDefault="0086291E" w:rsidP="0086291E">
            <w:pPr>
              <w:ind w:left="40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pre-service</w:t>
            </w:r>
          </w:p>
          <w:p w14:paraId="7D1638FB" w14:textId="77777777" w:rsidR="0086291E" w:rsidRPr="00CE0852" w:rsidRDefault="0086291E" w:rsidP="0086291E">
            <w:pPr>
              <w:numPr>
                <w:ilvl w:val="0"/>
                <w:numId w:val="11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following manufacturer instructions</w:t>
            </w:r>
          </w:p>
          <w:p w14:paraId="5894EC78"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examining the scalp</w:t>
            </w:r>
          </w:p>
          <w:p w14:paraId="64409806" w14:textId="77777777" w:rsidR="0086291E" w:rsidRPr="00CE0852" w:rsidRDefault="0086291E" w:rsidP="0086291E">
            <w:pPr>
              <w:ind w:left="36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in-service</w:t>
            </w:r>
          </w:p>
          <w:p w14:paraId="1D15159E" w14:textId="77777777" w:rsidR="0086291E" w:rsidRPr="00CE0852" w:rsidRDefault="0086291E" w:rsidP="0086291E">
            <w:pPr>
              <w:numPr>
                <w:ilvl w:val="0"/>
                <w:numId w:val="11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shampooing and rinsing thoroughly</w:t>
            </w:r>
          </w:p>
          <w:p w14:paraId="4CEB1667"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tangles</w:t>
            </w:r>
          </w:p>
          <w:p w14:paraId="71C75C9C"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parting hair into sections of four or five</w:t>
            </w:r>
          </w:p>
          <w:p w14:paraId="0838BBCB"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wearing gloves</w:t>
            </w:r>
          </w:p>
          <w:p w14:paraId="03891C9D"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ammonium thioglycolate relaxer (i.e., thio) gel or cream</w:t>
            </w:r>
          </w:p>
          <w:p w14:paraId="3E1B598C"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combing thio gel or cream through the entire head, first with a wide-tooth comb, then a small-tooth comb</w:t>
            </w:r>
          </w:p>
          <w:p w14:paraId="3A4737A3"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with the appropriate water temperature</w:t>
            </w:r>
          </w:p>
          <w:p w14:paraId="592E31A5"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sectioning hair into eight or nine sections, sub-sectioning as you wrap</w:t>
            </w:r>
          </w:p>
          <w:p w14:paraId="5C336114"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wrapping on the desired rods</w:t>
            </w:r>
          </w:p>
          <w:p w14:paraId="3A2029D0"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placing cotton around the hairline</w:t>
            </w:r>
          </w:p>
          <w:p w14:paraId="7EF0D977"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thio gel or cream</w:t>
            </w:r>
          </w:p>
          <w:p w14:paraId="78D3A050"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covering with a plastic cap</w:t>
            </w:r>
          </w:p>
          <w:p w14:paraId="69BA2774"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putting the client under a dryer or as directed by manufacturer</w:t>
            </w:r>
          </w:p>
          <w:p w14:paraId="258879DD"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taking a test curl</w:t>
            </w:r>
          </w:p>
          <w:p w14:paraId="7FB7DC43" w14:textId="77777777" w:rsidR="0086291E" w:rsidRPr="00CE0852" w:rsidRDefault="0086291E" w:rsidP="0086291E">
            <w:pPr>
              <w:ind w:left="36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post-service</w:t>
            </w:r>
          </w:p>
          <w:p w14:paraId="4B89F365" w14:textId="77777777" w:rsidR="0086291E" w:rsidRPr="00CE0852" w:rsidRDefault="0086291E" w:rsidP="0086291E">
            <w:pPr>
              <w:numPr>
                <w:ilvl w:val="0"/>
                <w:numId w:val="11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hair again</w:t>
            </w:r>
          </w:p>
          <w:p w14:paraId="064B49AE" w14:textId="77777777" w:rsidR="0086291E" w:rsidRPr="00CE0852" w:rsidRDefault="0086291E" w:rsidP="0086291E">
            <w:pPr>
              <w:numPr>
                <w:ilvl w:val="0"/>
                <w:numId w:val="119"/>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the prepared neutralizer as directed by the manufacturer</w:t>
            </w:r>
          </w:p>
          <w:p w14:paraId="11563F7A"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the rods</w:t>
            </w:r>
          </w:p>
          <w:p w14:paraId="34CDE5B1" w14:textId="77777777" w:rsidR="0086291E" w:rsidRPr="00CE0852" w:rsidRDefault="0086291E" w:rsidP="0086291E">
            <w:pPr>
              <w:numPr>
                <w:ilvl w:val="0"/>
                <w:numId w:val="11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hair with the appropriate water temperature.</w:t>
            </w:r>
          </w:p>
          <w:p w14:paraId="3210C0A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05E1E8B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6A9F306" w14:textId="77777777" w:rsidR="0086291E" w:rsidRPr="00CE0852" w:rsidRDefault="0086291E" w:rsidP="0086291E">
            <w:pPr>
              <w:numPr>
                <w:ilvl w:val="0"/>
                <w:numId w:val="1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each step of the soft-curl perm process necessary?</w:t>
            </w:r>
          </w:p>
          <w:p w14:paraId="00DD03A7" w14:textId="77777777" w:rsidR="0086291E" w:rsidRPr="00CE0852" w:rsidRDefault="0086291E" w:rsidP="0086291E">
            <w:pPr>
              <w:numPr>
                <w:ilvl w:val="0"/>
                <w:numId w:val="1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different types of chemical reactions in a salon?</w:t>
            </w:r>
          </w:p>
          <w:p w14:paraId="39E1C24F" w14:textId="77777777" w:rsidR="0086291E" w:rsidRPr="00CE0852" w:rsidRDefault="0086291E" w:rsidP="0086291E">
            <w:pPr>
              <w:numPr>
                <w:ilvl w:val="0"/>
                <w:numId w:val="1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the pH of a chemical affect the hair, skin, and nails?</w:t>
            </w:r>
          </w:p>
          <w:p w14:paraId="24E823B9" w14:textId="77777777" w:rsidR="0086291E" w:rsidRPr="00CE0852" w:rsidRDefault="0086291E" w:rsidP="0086291E">
            <w:pPr>
              <w:numPr>
                <w:ilvl w:val="0"/>
                <w:numId w:val="12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the pH of water affect the hair, skin, and nails?</w:t>
            </w:r>
          </w:p>
          <w:p w14:paraId="47BC975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2880" w:type="dxa"/>
          </w:tcPr>
          <w:p w14:paraId="290602E7" w14:textId="638D1B11"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10RI, 11.RI</w:t>
            </w:r>
          </w:p>
        </w:tc>
        <w:tc>
          <w:tcPr>
            <w:tcW w:w="2610" w:type="dxa"/>
          </w:tcPr>
          <w:p w14:paraId="25F96421" w14:textId="77777777" w:rsidR="0086291E" w:rsidRPr="00CE0852" w:rsidRDefault="0086291E" w:rsidP="0086291E">
            <w:pPr>
              <w:pStyle w:val="ListParagraph"/>
              <w:numPr>
                <w:ilvl w:val="1"/>
                <w:numId w:val="1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6B831197" w14:textId="77777777" w:rsidR="0086291E" w:rsidRPr="00CE0852" w:rsidRDefault="0086291E" w:rsidP="0086291E">
            <w:pPr>
              <w:pStyle w:val="ListParagraph"/>
              <w:numPr>
                <w:ilvl w:val="1"/>
                <w:numId w:val="18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E46B243" w14:textId="77777777" w:rsidR="0086291E" w:rsidRPr="00CE0852" w:rsidRDefault="0086291E" w:rsidP="0086291E">
            <w:pPr>
              <w:pStyle w:val="ListParagraph"/>
              <w:numPr>
                <w:ilvl w:val="1"/>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1931771B"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19B2F438"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014FBEAC" w14:textId="77777777" w:rsidR="0086291E" w:rsidRPr="00CE0852" w:rsidRDefault="0086291E" w:rsidP="0086291E">
            <w:pPr>
              <w:pStyle w:val="ListParagraph"/>
              <w:numPr>
                <w:ilvl w:val="2"/>
                <w:numId w:val="173"/>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6B52740B"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553AC69A" w14:textId="12324B60" w:rsidR="0086291E" w:rsidRPr="00CE0852" w:rsidRDefault="0086291E" w:rsidP="0086291E">
            <w:pPr>
              <w:pStyle w:val="ListParagraph"/>
              <w:numPr>
                <w:ilvl w:val="0"/>
                <w:numId w:val="17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66AA10C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1E176BB0" w14:textId="77777777" w:rsidR="0086291E" w:rsidRPr="00CE0852" w:rsidRDefault="0086291E" w:rsidP="0086291E">
            <w:pPr>
              <w:pStyle w:val="ListParagraph"/>
              <w:numPr>
                <w:ilvl w:val="1"/>
                <w:numId w:val="183"/>
              </w:numPr>
              <w:spacing w:before="100" w:beforeAutospacing="1" w:after="100" w:afterAutospacing="1"/>
              <w:rPr>
                <w:rFonts w:ascii="Times New Roman" w:eastAsia="Times New Roman" w:hAnsi="Times New Roman" w:cs="Times New Roman"/>
                <w:sz w:val="24"/>
                <w:szCs w:val="24"/>
              </w:rPr>
            </w:pPr>
          </w:p>
        </w:tc>
      </w:tr>
      <w:tr w:rsidR="0086291E" w:rsidRPr="00CE0852" w14:paraId="53505E07" w14:textId="038B0C6B" w:rsidTr="000003C8">
        <w:tc>
          <w:tcPr>
            <w:tcW w:w="590" w:type="dxa"/>
            <w:shd w:val="clear" w:color="auto" w:fill="FFFFFF" w:themeFill="background1"/>
          </w:tcPr>
          <w:p w14:paraId="3D9CCFFA" w14:textId="3E959ED4"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101</w:t>
            </w:r>
          </w:p>
        </w:tc>
        <w:tc>
          <w:tcPr>
            <w:tcW w:w="3117" w:type="dxa"/>
            <w:shd w:val="clear" w:color="auto" w:fill="FFFFFF" w:themeFill="background1"/>
            <w:tcMar>
              <w:top w:w="43" w:type="dxa"/>
              <w:left w:w="115" w:type="dxa"/>
              <w:bottom w:w="43" w:type="dxa"/>
              <w:right w:w="115" w:type="dxa"/>
            </w:tcMar>
          </w:tcPr>
          <w:p w14:paraId="43E36BFB" w14:textId="36145E58"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Complete the client record card for chemical services. </w:t>
            </w:r>
          </w:p>
        </w:tc>
        <w:tc>
          <w:tcPr>
            <w:tcW w:w="3848" w:type="dxa"/>
          </w:tcPr>
          <w:p w14:paraId="46742757"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Completion should include</w:t>
            </w:r>
          </w:p>
          <w:p w14:paraId="7116187B"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consultation information</w:t>
            </w:r>
          </w:p>
          <w:p w14:paraId="77B62BC1"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difficulties encountered</w:t>
            </w:r>
          </w:p>
          <w:p w14:paraId="22B97BBC"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analysis notes</w:t>
            </w:r>
          </w:p>
          <w:p w14:paraId="40CC8F13"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strand test information</w:t>
            </w:r>
          </w:p>
          <w:p w14:paraId="02999317"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results</w:t>
            </w:r>
          </w:p>
          <w:p w14:paraId="58AC7BE5"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timing</w:t>
            </w:r>
          </w:p>
          <w:p w14:paraId="6C19F647" w14:textId="77777777" w:rsidR="0086291E" w:rsidRPr="00CE0852" w:rsidRDefault="0086291E" w:rsidP="0086291E">
            <w:pPr>
              <w:numPr>
                <w:ilvl w:val="0"/>
                <w:numId w:val="12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suggestions for future services.</w:t>
            </w:r>
          </w:p>
          <w:p w14:paraId="06B264F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3C00B2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297808DF" w14:textId="77777777" w:rsidR="0086291E" w:rsidRPr="00CE0852" w:rsidRDefault="0086291E" w:rsidP="0086291E">
            <w:pPr>
              <w:numPr>
                <w:ilvl w:val="0"/>
                <w:numId w:val="1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 </w:t>
            </w:r>
            <w:r w:rsidRPr="00CE0852">
              <w:rPr>
                <w:rFonts w:ascii="Times New Roman" w:eastAsia="Times New Roman" w:hAnsi="Times New Roman" w:cs="Times New Roman"/>
                <w:i/>
                <w:iCs/>
                <w:sz w:val="24"/>
                <w:szCs w:val="24"/>
              </w:rPr>
              <w:t>client release form</w:t>
            </w:r>
            <w:r w:rsidRPr="00CE0852">
              <w:rPr>
                <w:rFonts w:ascii="Times New Roman" w:eastAsia="Times New Roman" w:hAnsi="Times New Roman" w:cs="Times New Roman"/>
                <w:sz w:val="24"/>
                <w:szCs w:val="24"/>
              </w:rPr>
              <w:t>? Why is it important?</w:t>
            </w:r>
          </w:p>
          <w:p w14:paraId="7CF90DAD" w14:textId="77777777" w:rsidR="0086291E" w:rsidRPr="00CE0852" w:rsidRDefault="0086291E" w:rsidP="0086291E">
            <w:pPr>
              <w:numPr>
                <w:ilvl w:val="0"/>
                <w:numId w:val="1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different types of strand tests? What does each test analyze?</w:t>
            </w:r>
          </w:p>
          <w:p w14:paraId="34C98C80" w14:textId="785132A6" w:rsidR="0086291E" w:rsidRPr="00CE0852" w:rsidRDefault="0086291E" w:rsidP="0086291E">
            <w:pPr>
              <w:numPr>
                <w:ilvl w:val="0"/>
                <w:numId w:val="1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the record card include complete information about the client?</w:t>
            </w:r>
          </w:p>
          <w:p w14:paraId="1ED7457B" w14:textId="2186F5E1" w:rsidR="0086291E" w:rsidRPr="00CE0852" w:rsidRDefault="0086291E" w:rsidP="0086291E">
            <w:pPr>
              <w:numPr>
                <w:ilvl w:val="0"/>
                <w:numId w:val="1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record all analysis notes, strand test information, results, and timing?</w:t>
            </w:r>
          </w:p>
          <w:p w14:paraId="3966CD33" w14:textId="4311729B" w:rsidR="0086291E" w:rsidRPr="00CE0852" w:rsidRDefault="0086291E" w:rsidP="0086291E">
            <w:pPr>
              <w:numPr>
                <w:ilvl w:val="0"/>
                <w:numId w:val="12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suggestions for future services be recorded?</w:t>
            </w:r>
          </w:p>
          <w:p w14:paraId="04D6FC1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2880" w:type="dxa"/>
          </w:tcPr>
          <w:p w14:paraId="4692D5D4" w14:textId="6D79B96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10.W, 11.C, 11.LU, 11.W</w:t>
            </w:r>
          </w:p>
        </w:tc>
        <w:tc>
          <w:tcPr>
            <w:tcW w:w="2610" w:type="dxa"/>
          </w:tcPr>
          <w:p w14:paraId="664A7789" w14:textId="77777777" w:rsidR="0086291E" w:rsidRPr="00CE0852" w:rsidRDefault="0086291E" w:rsidP="0086291E">
            <w:pPr>
              <w:pStyle w:val="ListParagraph"/>
              <w:numPr>
                <w:ilvl w:val="1"/>
                <w:numId w:val="13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Orientation and business topics</w:t>
            </w:r>
          </w:p>
          <w:p w14:paraId="7F8D2FF6" w14:textId="6D5FB251" w:rsidR="0086291E" w:rsidRPr="00CE0852" w:rsidRDefault="0086291E" w:rsidP="0086291E">
            <w:pPr>
              <w:pStyle w:val="ListParagraph"/>
              <w:numPr>
                <w:ilvl w:val="2"/>
                <w:numId w:val="18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records and confidentiality</w:t>
            </w:r>
          </w:p>
          <w:p w14:paraId="7719CC7D" w14:textId="77777777" w:rsidR="0086291E" w:rsidRPr="00CE0852" w:rsidRDefault="0086291E" w:rsidP="0086291E">
            <w:pPr>
              <w:pStyle w:val="ListParagraph"/>
              <w:numPr>
                <w:ilvl w:val="1"/>
                <w:numId w:val="18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Permanent waving and chemical relaxing for all hair types, including textured hair</w:t>
            </w:r>
          </w:p>
          <w:p w14:paraId="33C6D4D7" w14:textId="77777777" w:rsidR="0086291E" w:rsidRPr="00CE0852" w:rsidRDefault="0086291E" w:rsidP="0086291E">
            <w:pPr>
              <w:pStyle w:val="ListParagraph"/>
              <w:numPr>
                <w:ilvl w:val="2"/>
                <w:numId w:val="18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Chemistry</w:t>
            </w:r>
          </w:p>
          <w:p w14:paraId="6DE018A4"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491E31EE"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266E5619"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71E9C05D" w14:textId="77777777"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I.C, II.A, II.B, II.C, II.E</w:t>
            </w:r>
          </w:p>
          <w:p w14:paraId="0A21F212"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0868114F" w14:textId="77777777" w:rsidR="0086291E" w:rsidRPr="00CE0852" w:rsidRDefault="0086291E" w:rsidP="0086291E">
            <w:pPr>
              <w:pStyle w:val="ListParagraph"/>
              <w:numPr>
                <w:ilvl w:val="1"/>
                <w:numId w:val="131"/>
              </w:numPr>
              <w:spacing w:before="100" w:beforeAutospacing="1" w:after="100" w:afterAutospacing="1"/>
              <w:rPr>
                <w:rFonts w:ascii="Times New Roman" w:eastAsia="Times New Roman" w:hAnsi="Times New Roman" w:cs="Times New Roman"/>
                <w:sz w:val="24"/>
                <w:szCs w:val="24"/>
              </w:rPr>
            </w:pPr>
          </w:p>
        </w:tc>
      </w:tr>
      <w:tr w:rsidR="0086291E" w:rsidRPr="00CE0852" w14:paraId="5AB21E88" w14:textId="1B6CAC2A" w:rsidTr="000003C8">
        <w:tc>
          <w:tcPr>
            <w:tcW w:w="590" w:type="dxa"/>
            <w:shd w:val="clear" w:color="auto" w:fill="D0CECE" w:themeFill="background2" w:themeFillShade="E6"/>
          </w:tcPr>
          <w:p w14:paraId="1FA6230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4F97BFA9" w14:textId="4C3EC8B2"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Lightening and Coloring Hair</w:t>
            </w:r>
          </w:p>
        </w:tc>
        <w:tc>
          <w:tcPr>
            <w:tcW w:w="3848" w:type="dxa"/>
            <w:shd w:val="clear" w:color="auto" w:fill="D0CECE" w:themeFill="background2" w:themeFillShade="E6"/>
          </w:tcPr>
          <w:p w14:paraId="65F2FDB0"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336C3ECD" w14:textId="31AD71C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4035039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4191714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33157E0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1A5435FF" w14:textId="5A90CA47" w:rsidTr="000003C8">
        <w:trPr>
          <w:trHeight w:val="7552"/>
        </w:trPr>
        <w:tc>
          <w:tcPr>
            <w:tcW w:w="590" w:type="dxa"/>
            <w:shd w:val="clear" w:color="auto" w:fill="FFFFFF" w:themeFill="background1"/>
          </w:tcPr>
          <w:p w14:paraId="2ECE03E4" w14:textId="0CFAEFE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102</w:t>
            </w:r>
          </w:p>
        </w:tc>
        <w:tc>
          <w:tcPr>
            <w:tcW w:w="3117" w:type="dxa"/>
            <w:shd w:val="clear" w:color="auto" w:fill="FFFFFF" w:themeFill="background1"/>
            <w:tcMar>
              <w:top w:w="43" w:type="dxa"/>
              <w:left w:w="115" w:type="dxa"/>
              <w:bottom w:w="43" w:type="dxa"/>
              <w:right w:w="115" w:type="dxa"/>
            </w:tcMar>
          </w:tcPr>
          <w:p w14:paraId="7E4A1BFF" w14:textId="397D9D1E"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safety practices when working with all chemical services. </w:t>
            </w:r>
          </w:p>
        </w:tc>
        <w:tc>
          <w:tcPr>
            <w:tcW w:w="3848" w:type="dxa"/>
          </w:tcPr>
          <w:p w14:paraId="0F9A876A"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3649B73E"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draping for chemical services (i.e., applying the towel under and over the cape)</w:t>
            </w:r>
          </w:p>
          <w:p w14:paraId="450785D0"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applying protective cream around the hairline</w:t>
            </w:r>
          </w:p>
          <w:p w14:paraId="4CA5508F"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protective gloves</w:t>
            </w:r>
          </w:p>
          <w:p w14:paraId="7D10492C"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referring to the client's record card for pertinent information</w:t>
            </w:r>
          </w:p>
          <w:p w14:paraId="74D42B45"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a predisposition test (patch test)</w:t>
            </w:r>
          </w:p>
          <w:p w14:paraId="0A8CF3E0"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analyzing the client's scalp and hair</w:t>
            </w:r>
          </w:p>
          <w:p w14:paraId="5C748AF3"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performing a strand test</w:t>
            </w:r>
          </w:p>
          <w:p w14:paraId="7E037D6A"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using cleaned towels and implements</w:t>
            </w:r>
          </w:p>
          <w:p w14:paraId="66EF5659"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removing any lightener or color with cool damp cloth</w:t>
            </w:r>
          </w:p>
          <w:p w14:paraId="06D08481"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replacing soiled towel with clean towel, if necessary</w:t>
            </w:r>
          </w:p>
          <w:p w14:paraId="0877F91F"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rinsing with cool tepid water</w:t>
            </w:r>
          </w:p>
          <w:p w14:paraId="7D9CCCD6" w14:textId="77777777" w:rsidR="0086291E" w:rsidRPr="00CE0852" w:rsidRDefault="0086291E" w:rsidP="0086291E">
            <w:pPr>
              <w:numPr>
                <w:ilvl w:val="0"/>
                <w:numId w:val="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adhering to manufacturer directions and SDS.</w:t>
            </w:r>
          </w:p>
          <w:p w14:paraId="04207C8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494BB40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027B059" w14:textId="6920FE2E"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should be applied around the hairline?</w:t>
            </w:r>
          </w:p>
          <w:p w14:paraId="6DA53E37"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students protect their hands?</w:t>
            </w:r>
          </w:p>
          <w:p w14:paraId="7750B5CB" w14:textId="79D1EEA6"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should be included in a client record?</w:t>
            </w:r>
          </w:p>
          <w:p w14:paraId="6E5B29A6" w14:textId="3885C83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 </w:t>
            </w:r>
            <w:r w:rsidRPr="00CE0852">
              <w:rPr>
                <w:rFonts w:ascii="Times New Roman" w:eastAsia="Times New Roman" w:hAnsi="Times New Roman" w:cs="Times New Roman"/>
                <w:i/>
                <w:iCs/>
                <w:sz w:val="24"/>
                <w:szCs w:val="24"/>
              </w:rPr>
              <w:t>predisposition test</w:t>
            </w:r>
            <w:r w:rsidRPr="00CE0852">
              <w:rPr>
                <w:rFonts w:ascii="Times New Roman" w:eastAsia="Times New Roman" w:hAnsi="Times New Roman" w:cs="Times New Roman"/>
                <w:sz w:val="24"/>
                <w:szCs w:val="24"/>
              </w:rPr>
              <w:t>? When is it performed?</w:t>
            </w:r>
          </w:p>
          <w:p w14:paraId="3A59BDB7"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other names for the predisposition test?</w:t>
            </w:r>
          </w:p>
          <w:p w14:paraId="1FCFEB6D"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information can be gained from a scalp analysis?</w:t>
            </w:r>
          </w:p>
          <w:p w14:paraId="06877531" w14:textId="77777777"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a </w:t>
            </w:r>
            <w:r w:rsidRPr="00CE0852">
              <w:rPr>
                <w:rFonts w:ascii="Times New Roman" w:eastAsia="Times New Roman" w:hAnsi="Times New Roman" w:cs="Times New Roman"/>
                <w:i/>
                <w:iCs/>
                <w:sz w:val="24"/>
                <w:szCs w:val="24"/>
              </w:rPr>
              <w:t>strand test</w:t>
            </w:r>
            <w:r w:rsidRPr="00CE0852">
              <w:rPr>
                <w:rFonts w:ascii="Times New Roman" w:eastAsia="Times New Roman" w:hAnsi="Times New Roman" w:cs="Times New Roman"/>
                <w:sz w:val="24"/>
                <w:szCs w:val="24"/>
              </w:rPr>
              <w:t>?</w:t>
            </w:r>
          </w:p>
          <w:p w14:paraId="15A77BF2" w14:textId="771F5CAD"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use sanitized towels and implements?</w:t>
            </w:r>
          </w:p>
          <w:p w14:paraId="554AADA8" w14:textId="0D1AB752"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are cool damp towels used to remove chemicals from the skin?</w:t>
            </w:r>
          </w:p>
          <w:p w14:paraId="7C21089C" w14:textId="03A34DD8" w:rsidR="0086291E" w:rsidRPr="00CE0852" w:rsidRDefault="0086291E" w:rsidP="0086291E">
            <w:pPr>
              <w:numPr>
                <w:ilvl w:val="0"/>
                <w:numId w:val="9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use cool tepid water?</w:t>
            </w:r>
          </w:p>
        </w:tc>
        <w:tc>
          <w:tcPr>
            <w:tcW w:w="2880" w:type="dxa"/>
          </w:tcPr>
          <w:p w14:paraId="6BAE0ED6" w14:textId="004FD2E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11.RV</w:t>
            </w:r>
          </w:p>
        </w:tc>
        <w:tc>
          <w:tcPr>
            <w:tcW w:w="2610" w:type="dxa"/>
          </w:tcPr>
          <w:p w14:paraId="0ACE4290" w14:textId="77777777" w:rsidR="0086291E" w:rsidRPr="00CE0852" w:rsidRDefault="0086291E" w:rsidP="0086291E">
            <w:pPr>
              <w:pStyle w:val="ListParagraph"/>
              <w:numPr>
                <w:ilvl w:val="1"/>
                <w:numId w:val="18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5DC4F6D" w14:textId="77777777" w:rsidR="0086291E" w:rsidRPr="00CE0852" w:rsidRDefault="0086291E" w:rsidP="0086291E">
            <w:pPr>
              <w:pStyle w:val="ListParagraph"/>
              <w:numPr>
                <w:ilvl w:val="1"/>
                <w:numId w:val="18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0FDFDC85" w14:textId="524212E3" w:rsidR="0086291E" w:rsidRPr="00CE0852" w:rsidRDefault="0086291E" w:rsidP="0086291E">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Hair coloring and bleaching for all hair types, including textured hair </w:t>
            </w:r>
          </w:p>
          <w:p w14:paraId="1A1B9E94" w14:textId="3E84C58D"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 color theory</w:t>
            </w:r>
          </w:p>
          <w:p w14:paraId="309F5973"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6C3767C4"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2494C5FD"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7A7C3114" w14:textId="63C39F61"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and II.E</w:t>
            </w:r>
          </w:p>
          <w:p w14:paraId="25BB71B3"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26775095" w14:textId="1F9B06C6" w:rsidR="00976B09" w:rsidRDefault="00976B09" w:rsidP="00976B09">
            <w:pPr>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Occupational Health and</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Safety Scrapbook</w:t>
            </w:r>
          </w:p>
          <w:p w14:paraId="4A5B2671"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p w14:paraId="7FACE9AB" w14:textId="25DE8D60"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tc>
      </w:tr>
      <w:tr w:rsidR="0086291E" w:rsidRPr="00CE0852" w14:paraId="72891EC4" w14:textId="278D4A32" w:rsidTr="000003C8">
        <w:tc>
          <w:tcPr>
            <w:tcW w:w="590" w:type="dxa"/>
            <w:shd w:val="clear" w:color="auto" w:fill="FFFFFF" w:themeFill="background1"/>
          </w:tcPr>
          <w:p w14:paraId="06357590" w14:textId="11D13B7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103</w:t>
            </w:r>
          </w:p>
        </w:tc>
        <w:tc>
          <w:tcPr>
            <w:tcW w:w="3117" w:type="dxa"/>
            <w:shd w:val="clear" w:color="auto" w:fill="FFFFFF" w:themeFill="background1"/>
            <w:tcMar>
              <w:top w:w="43" w:type="dxa"/>
              <w:left w:w="115" w:type="dxa"/>
              <w:bottom w:w="43" w:type="dxa"/>
              <w:right w:w="115" w:type="dxa"/>
            </w:tcMar>
          </w:tcPr>
          <w:p w14:paraId="2BA82BB7" w14:textId="084223CF"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Record the client consultation information, including factors that may affect services. </w:t>
            </w:r>
          </w:p>
        </w:tc>
        <w:tc>
          <w:tcPr>
            <w:tcW w:w="3848" w:type="dxa"/>
          </w:tcPr>
          <w:p w14:paraId="03FE573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Record should include </w:t>
            </w:r>
          </w:p>
          <w:p w14:paraId="6B1A6322" w14:textId="5C9064FD"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name</w:t>
            </w:r>
          </w:p>
          <w:p w14:paraId="48ECBE03" w14:textId="2A7F1F05"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address</w:t>
            </w:r>
          </w:p>
          <w:p w14:paraId="59CD2849" w14:textId="69D5C5E0"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telephone number</w:t>
            </w:r>
          </w:p>
          <w:p w14:paraId="3A08BD5E" w14:textId="49151205"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prior chemical services</w:t>
            </w:r>
          </w:p>
          <w:p w14:paraId="08076A19" w14:textId="5B8DC385"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desired results</w:t>
            </w:r>
          </w:p>
          <w:p w14:paraId="3F46E7AB" w14:textId="48611605"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release form for liability</w:t>
            </w:r>
          </w:p>
          <w:p w14:paraId="73D1745A" w14:textId="4F968D3D"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 strand test</w:t>
            </w:r>
          </w:p>
          <w:p w14:paraId="3202728A" w14:textId="5DB54BAE"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post-service results</w:t>
            </w:r>
          </w:p>
          <w:p w14:paraId="098026CA" w14:textId="0F2528FB"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timing</w:t>
            </w:r>
          </w:p>
          <w:p w14:paraId="1A1BE817" w14:textId="5A0B5530" w:rsidR="0086291E" w:rsidRPr="00CE0852" w:rsidRDefault="0086291E" w:rsidP="0086291E">
            <w:pPr>
              <w:pStyle w:val="ListParagraph"/>
              <w:numPr>
                <w:ilvl w:val="0"/>
                <w:numId w:val="11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suggestions for next service.</w:t>
            </w:r>
          </w:p>
        </w:tc>
        <w:tc>
          <w:tcPr>
            <w:tcW w:w="3600" w:type="dxa"/>
          </w:tcPr>
          <w:p w14:paraId="5669817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35D56B4" w14:textId="1FA1E5B3" w:rsidR="0086291E" w:rsidRPr="00CE0852" w:rsidRDefault="0086291E" w:rsidP="0086291E">
            <w:pPr>
              <w:numPr>
                <w:ilvl w:val="0"/>
                <w:numId w:val="9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have a client record card?</w:t>
            </w:r>
          </w:p>
          <w:p w14:paraId="7D71851A" w14:textId="77777777" w:rsidR="0086291E" w:rsidRPr="00CE0852" w:rsidRDefault="0086291E" w:rsidP="0086291E">
            <w:pPr>
              <w:numPr>
                <w:ilvl w:val="0"/>
                <w:numId w:val="9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included in a client consultation?</w:t>
            </w:r>
          </w:p>
          <w:p w14:paraId="6DA1C82C" w14:textId="070C25B8" w:rsidR="0086291E" w:rsidRPr="00CE0852" w:rsidRDefault="0086291E" w:rsidP="0086291E">
            <w:pPr>
              <w:numPr>
                <w:ilvl w:val="0"/>
                <w:numId w:val="9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kind of communication skills are needed for a successful client consultation?</w:t>
            </w:r>
          </w:p>
        </w:tc>
        <w:tc>
          <w:tcPr>
            <w:tcW w:w="2880" w:type="dxa"/>
          </w:tcPr>
          <w:p w14:paraId="2401FB1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tcPr>
          <w:p w14:paraId="7E37E113" w14:textId="77777777" w:rsidR="0086291E" w:rsidRPr="00CE0852" w:rsidRDefault="0086291E" w:rsidP="0086291E">
            <w:pPr>
              <w:pStyle w:val="ListParagraph"/>
              <w:numPr>
                <w:ilvl w:val="1"/>
                <w:numId w:val="18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Orientation and business topics</w:t>
            </w:r>
          </w:p>
          <w:p w14:paraId="40C29C66" w14:textId="77777777" w:rsidR="0086291E" w:rsidRPr="00CE0852" w:rsidRDefault="0086291E" w:rsidP="0086291E">
            <w:pPr>
              <w:pStyle w:val="ListParagraph"/>
              <w:numPr>
                <w:ilvl w:val="2"/>
                <w:numId w:val="189"/>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records and confidentiality</w:t>
            </w:r>
          </w:p>
          <w:p w14:paraId="374323ED"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625C254A" w14:textId="16041FC2" w:rsidR="0086291E" w:rsidRPr="00CE0852" w:rsidRDefault="0086291E" w:rsidP="0086291E">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040F6FE3" w14:textId="77777777" w:rsidR="0086291E" w:rsidRPr="00CE0852" w:rsidRDefault="0086291E" w:rsidP="0086291E">
            <w:pPr>
              <w:pStyle w:val="ListParagraph"/>
              <w:numPr>
                <w:ilvl w:val="1"/>
                <w:numId w:val="19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5F440F6F" w14:textId="77777777" w:rsidR="0086291E" w:rsidRPr="00CE0852" w:rsidRDefault="0086291E" w:rsidP="0086291E">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Hair coloring and bleaching for all hair types, including textured hair </w:t>
            </w:r>
          </w:p>
          <w:p w14:paraId="51110976"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 color theory</w:t>
            </w:r>
          </w:p>
          <w:p w14:paraId="15A4E28A"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71938678"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439AAE97"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2028C095" w14:textId="478A4E6F"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II.A, II.B, II.C, II.E</w:t>
            </w:r>
          </w:p>
          <w:p w14:paraId="29E6F74B"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1213BE8F"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p w14:paraId="72642A6A" w14:textId="77777777" w:rsidR="0086291E" w:rsidRPr="00976B09" w:rsidRDefault="0086291E" w:rsidP="00976B09">
            <w:pPr>
              <w:spacing w:before="100" w:beforeAutospacing="1" w:after="100" w:afterAutospacing="1"/>
              <w:rPr>
                <w:rFonts w:ascii="Times New Roman" w:eastAsia="Times New Roman" w:hAnsi="Times New Roman" w:cs="Times New Roman"/>
                <w:sz w:val="24"/>
                <w:szCs w:val="24"/>
              </w:rPr>
            </w:pPr>
          </w:p>
        </w:tc>
      </w:tr>
      <w:tr w:rsidR="0086291E" w:rsidRPr="00CE0852" w14:paraId="23E68BDE" w14:textId="07BC24F0" w:rsidTr="000003C8">
        <w:tc>
          <w:tcPr>
            <w:tcW w:w="590" w:type="dxa"/>
            <w:shd w:val="clear" w:color="auto" w:fill="FFFFFF" w:themeFill="background1"/>
          </w:tcPr>
          <w:p w14:paraId="2E748B36" w14:textId="15E77AA9"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104 (O)</w:t>
            </w:r>
          </w:p>
        </w:tc>
        <w:tc>
          <w:tcPr>
            <w:tcW w:w="3117" w:type="dxa"/>
            <w:shd w:val="clear" w:color="auto" w:fill="FFFFFF" w:themeFill="background1"/>
            <w:tcMar>
              <w:top w:w="43" w:type="dxa"/>
              <w:left w:w="115" w:type="dxa"/>
              <w:bottom w:w="43" w:type="dxa"/>
              <w:right w:w="115" w:type="dxa"/>
            </w:tcMar>
          </w:tcPr>
          <w:p w14:paraId="2FBA176E" w14:textId="750C40D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Differentiate among the types of color. </w:t>
            </w:r>
          </w:p>
          <w:p w14:paraId="116E3CDE" w14:textId="4ECA8050" w:rsidR="0086291E" w:rsidRPr="00CE0852" w:rsidRDefault="0086291E" w:rsidP="0086291E">
            <w:pPr>
              <w:rPr>
                <w:rFonts w:ascii="Times New Roman" w:eastAsia="Times New Roman" w:hAnsi="Times New Roman" w:cs="Times New Roman"/>
                <w:sz w:val="24"/>
                <w:szCs w:val="24"/>
              </w:rPr>
            </w:pPr>
          </w:p>
        </w:tc>
        <w:tc>
          <w:tcPr>
            <w:tcW w:w="3848" w:type="dxa"/>
          </w:tcPr>
          <w:p w14:paraId="3096FB9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Differentiation should include</w:t>
            </w:r>
          </w:p>
          <w:p w14:paraId="2B3FAFB8" w14:textId="77777777" w:rsidR="0086291E" w:rsidRPr="00CE0852" w:rsidRDefault="0086291E" w:rsidP="0086291E">
            <w:pPr>
              <w:numPr>
                <w:ilvl w:val="0"/>
                <w:numId w:val="10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characteristics of each category of color</w:t>
            </w:r>
          </w:p>
          <w:p w14:paraId="4544FF15" w14:textId="77777777" w:rsidR="0086291E" w:rsidRPr="00CE0852" w:rsidRDefault="0086291E" w:rsidP="0086291E">
            <w:pPr>
              <w:numPr>
                <w:ilvl w:val="0"/>
                <w:numId w:val="10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justifications for choosing temporary, semi-permanent, demi-permanent, or permanent color.</w:t>
            </w:r>
          </w:p>
          <w:p w14:paraId="08CD49A4"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20FD0822"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E6E61AF" w14:textId="184D991A" w:rsidR="0086291E" w:rsidRPr="00CE0852" w:rsidRDefault="0086291E" w:rsidP="0086291E">
            <w:pPr>
              <w:numPr>
                <w:ilvl w:val="0"/>
                <w:numId w:val="1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determine which category of color to use for a client?</w:t>
            </w:r>
          </w:p>
          <w:p w14:paraId="2BA65D9A" w14:textId="5081B404" w:rsidR="0086291E" w:rsidRPr="00CE0852" w:rsidRDefault="0086291E" w:rsidP="0086291E">
            <w:pPr>
              <w:numPr>
                <w:ilvl w:val="0"/>
                <w:numId w:val="1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would a temporary hair color be used?</w:t>
            </w:r>
          </w:p>
          <w:p w14:paraId="2861AD6C" w14:textId="77777777" w:rsidR="0086291E" w:rsidRPr="00CE0852" w:rsidRDefault="0086291E" w:rsidP="0086291E">
            <w:pPr>
              <w:numPr>
                <w:ilvl w:val="0"/>
                <w:numId w:val="1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long does semi-permanent hair color last?</w:t>
            </w:r>
          </w:p>
          <w:p w14:paraId="4646BEDB" w14:textId="77777777" w:rsidR="0086291E" w:rsidRPr="00CE0852" w:rsidRDefault="0086291E" w:rsidP="0086291E">
            <w:pPr>
              <w:numPr>
                <w:ilvl w:val="0"/>
                <w:numId w:val="1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long does demi-permanent hair color last?</w:t>
            </w:r>
          </w:p>
          <w:p w14:paraId="4D21C745" w14:textId="0FCF678B" w:rsidR="0086291E" w:rsidRPr="00CE0852" w:rsidRDefault="0086291E" w:rsidP="0086291E">
            <w:pPr>
              <w:numPr>
                <w:ilvl w:val="0"/>
                <w:numId w:val="1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long does permanent hair color last?</w:t>
            </w:r>
          </w:p>
        </w:tc>
        <w:tc>
          <w:tcPr>
            <w:tcW w:w="2880" w:type="dxa"/>
          </w:tcPr>
          <w:p w14:paraId="02CDE192" w14:textId="1855BECF"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10.LU, 11.RV, 11.C, 11.LU</w:t>
            </w:r>
          </w:p>
        </w:tc>
        <w:tc>
          <w:tcPr>
            <w:tcW w:w="2610" w:type="dxa"/>
          </w:tcPr>
          <w:p w14:paraId="7DA9A897" w14:textId="77777777" w:rsidR="0086291E" w:rsidRPr="00CE0852" w:rsidRDefault="0086291E" w:rsidP="0086291E">
            <w:pPr>
              <w:pStyle w:val="ListParagraph"/>
              <w:numPr>
                <w:ilvl w:val="1"/>
                <w:numId w:val="19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Orientation and business topics</w:t>
            </w:r>
          </w:p>
          <w:p w14:paraId="70B593C7" w14:textId="77777777" w:rsidR="0086291E" w:rsidRPr="00CE0852" w:rsidRDefault="0086291E" w:rsidP="0086291E">
            <w:pPr>
              <w:pStyle w:val="ListParagraph"/>
              <w:numPr>
                <w:ilvl w:val="2"/>
                <w:numId w:val="19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records and confidentiality</w:t>
            </w:r>
          </w:p>
          <w:p w14:paraId="00F31AEE"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095CC3A7" w14:textId="77777777" w:rsidR="0086291E" w:rsidRPr="00CE0852" w:rsidRDefault="0086291E" w:rsidP="0086291E">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46CA9112" w14:textId="77777777" w:rsidR="0086291E" w:rsidRPr="00CE0852" w:rsidRDefault="0086291E" w:rsidP="0086291E">
            <w:pPr>
              <w:pStyle w:val="ListParagraph"/>
              <w:numPr>
                <w:ilvl w:val="1"/>
                <w:numId w:val="19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642C35BE" w14:textId="77777777" w:rsidR="0086291E" w:rsidRPr="00CE0852" w:rsidRDefault="0086291E" w:rsidP="0086291E">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Hair coloring and bleaching for all hair types, including textured hair </w:t>
            </w:r>
          </w:p>
          <w:p w14:paraId="0F16A639"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 color theory</w:t>
            </w:r>
          </w:p>
          <w:p w14:paraId="72F39745"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05FF259C"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285288BF"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0154CE46" w14:textId="77777777"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I.C, II.A, II.B, II.C, II.E</w:t>
            </w:r>
          </w:p>
          <w:p w14:paraId="371EC7FF"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75908B4"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p w14:paraId="57E1CB8D" w14:textId="2DAFDC59"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tc>
      </w:tr>
      <w:tr w:rsidR="0086291E" w:rsidRPr="00CE0852" w14:paraId="58A9C7EA" w14:textId="0C4ABB30" w:rsidTr="000003C8">
        <w:tc>
          <w:tcPr>
            <w:tcW w:w="590" w:type="dxa"/>
            <w:shd w:val="clear" w:color="auto" w:fill="FFFFFF" w:themeFill="background1"/>
          </w:tcPr>
          <w:p w14:paraId="471E847C" w14:textId="5BE8B31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105</w:t>
            </w:r>
          </w:p>
        </w:tc>
        <w:tc>
          <w:tcPr>
            <w:tcW w:w="3117" w:type="dxa"/>
            <w:shd w:val="clear" w:color="auto" w:fill="FFFFFF" w:themeFill="background1"/>
            <w:tcMar>
              <w:top w:w="43" w:type="dxa"/>
              <w:left w:w="115" w:type="dxa"/>
              <w:bottom w:w="43" w:type="dxa"/>
              <w:right w:w="115" w:type="dxa"/>
            </w:tcMar>
          </w:tcPr>
          <w:p w14:paraId="6EE141A2" w14:textId="480D73C1"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Demonstrate a working knowledge of color theory. </w:t>
            </w:r>
          </w:p>
        </w:tc>
        <w:tc>
          <w:tcPr>
            <w:tcW w:w="3848" w:type="dxa"/>
          </w:tcPr>
          <w:p w14:paraId="551FCBE6" w14:textId="6F63A029"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Demonstration should include</w:t>
            </w:r>
          </w:p>
          <w:p w14:paraId="3FDE1BEF"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the law of color</w:t>
            </w:r>
          </w:p>
          <w:p w14:paraId="46E27072"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primary colors</w:t>
            </w:r>
          </w:p>
          <w:p w14:paraId="7800B055"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secondary colors</w:t>
            </w:r>
          </w:p>
          <w:p w14:paraId="4D79B4CC"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tertiary colors</w:t>
            </w:r>
          </w:p>
          <w:p w14:paraId="5119E321"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complementary colors</w:t>
            </w:r>
          </w:p>
          <w:p w14:paraId="692B4DD7"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levels of color</w:t>
            </w:r>
          </w:p>
          <w:p w14:paraId="3D561DAD"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definition of </w:t>
            </w:r>
            <w:r w:rsidRPr="00CE0852">
              <w:rPr>
                <w:rFonts w:ascii="Times New Roman" w:eastAsia="Times New Roman" w:hAnsi="Times New Roman" w:cs="Times New Roman"/>
                <w:i/>
                <w:iCs/>
                <w:sz w:val="24"/>
                <w:szCs w:val="24"/>
              </w:rPr>
              <w:t>tone</w:t>
            </w:r>
            <w:r w:rsidRPr="00CE0852">
              <w:rPr>
                <w:rFonts w:ascii="Times New Roman" w:eastAsia="Times New Roman" w:hAnsi="Times New Roman" w:cs="Times New Roman"/>
                <w:sz w:val="24"/>
                <w:szCs w:val="24"/>
              </w:rPr>
              <w:t xml:space="preserve"> and </w:t>
            </w:r>
            <w:r w:rsidRPr="00CE0852">
              <w:rPr>
                <w:rFonts w:ascii="Times New Roman" w:eastAsia="Times New Roman" w:hAnsi="Times New Roman" w:cs="Times New Roman"/>
                <w:i/>
                <w:iCs/>
                <w:sz w:val="24"/>
                <w:szCs w:val="24"/>
              </w:rPr>
              <w:t>color intensity</w:t>
            </w:r>
          </w:p>
          <w:p w14:paraId="2BBD5742" w14:textId="77777777" w:rsidR="0086291E" w:rsidRPr="00CE0852" w:rsidRDefault="0086291E" w:rsidP="0086291E">
            <w:pPr>
              <w:numPr>
                <w:ilvl w:val="0"/>
                <w:numId w:val="1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reference to the color wheel to predict results.</w:t>
            </w:r>
          </w:p>
          <w:p w14:paraId="6D59DC3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53DC7624"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5DEEC505" w14:textId="20C1E38C"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What is the </w:t>
            </w:r>
            <w:r w:rsidRPr="00CE0852">
              <w:rPr>
                <w:rFonts w:ascii="Times New Roman" w:eastAsia="Times New Roman" w:hAnsi="Times New Roman" w:cs="Times New Roman"/>
                <w:i/>
                <w:iCs/>
                <w:sz w:val="24"/>
                <w:szCs w:val="24"/>
              </w:rPr>
              <w:t>law of color</w:t>
            </w:r>
            <w:r w:rsidRPr="00CE0852">
              <w:rPr>
                <w:rFonts w:ascii="Times New Roman" w:eastAsia="Times New Roman" w:hAnsi="Times New Roman" w:cs="Times New Roman"/>
                <w:sz w:val="24"/>
                <w:szCs w:val="24"/>
              </w:rPr>
              <w:t>?</w:t>
            </w:r>
          </w:p>
          <w:p w14:paraId="2C094183"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three primary colors?</w:t>
            </w:r>
          </w:p>
          <w:p w14:paraId="7A22F941"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the secondary colors created?</w:t>
            </w:r>
          </w:p>
          <w:p w14:paraId="2AC13B6F"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are the tertiary colors created?</w:t>
            </w:r>
          </w:p>
          <w:p w14:paraId="5211DEE0"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From what two categories are complementary colors derived?</w:t>
            </w:r>
          </w:p>
          <w:p w14:paraId="12A01124"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ten levels of color?</w:t>
            </w:r>
          </w:p>
          <w:p w14:paraId="21BE5CC9" w14:textId="77777777"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is the color wheel used to predict results?</w:t>
            </w:r>
          </w:p>
          <w:p w14:paraId="529FD48B" w14:textId="549491E0" w:rsidR="0086291E" w:rsidRPr="00CE0852" w:rsidRDefault="0086291E" w:rsidP="0086291E">
            <w:pPr>
              <w:numPr>
                <w:ilvl w:val="0"/>
                <w:numId w:val="1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difference between warm and cool tones?</w:t>
            </w:r>
          </w:p>
        </w:tc>
        <w:tc>
          <w:tcPr>
            <w:tcW w:w="2880" w:type="dxa"/>
          </w:tcPr>
          <w:p w14:paraId="2B343D93" w14:textId="3408EB53"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10.RV, 10.C, 10.LU, 11.RV, 11.C, 11.LU</w:t>
            </w:r>
          </w:p>
        </w:tc>
        <w:tc>
          <w:tcPr>
            <w:tcW w:w="2610" w:type="dxa"/>
          </w:tcPr>
          <w:p w14:paraId="6070BE1D" w14:textId="77777777" w:rsidR="0086291E" w:rsidRPr="00CE0852" w:rsidRDefault="0086291E" w:rsidP="0086291E">
            <w:pPr>
              <w:pStyle w:val="ListParagraph"/>
              <w:numPr>
                <w:ilvl w:val="1"/>
                <w:numId w:val="19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Orientation and business topics</w:t>
            </w:r>
          </w:p>
          <w:p w14:paraId="603A3586" w14:textId="77777777" w:rsidR="0086291E" w:rsidRPr="00CE0852" w:rsidRDefault="0086291E" w:rsidP="0086291E">
            <w:pPr>
              <w:pStyle w:val="ListParagraph"/>
              <w:numPr>
                <w:ilvl w:val="2"/>
                <w:numId w:val="195"/>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records and confidentiality</w:t>
            </w:r>
          </w:p>
          <w:p w14:paraId="34245176"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7055F867" w14:textId="77777777" w:rsidR="0086291E" w:rsidRPr="00CE0852" w:rsidRDefault="0086291E" w:rsidP="0086291E">
            <w:pPr>
              <w:pStyle w:val="ListParagraph"/>
              <w:numPr>
                <w:ilvl w:val="1"/>
                <w:numId w:val="19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D276DC6" w14:textId="77777777" w:rsidR="0086291E" w:rsidRPr="00CE0852" w:rsidRDefault="0086291E" w:rsidP="0086291E">
            <w:pPr>
              <w:pStyle w:val="ListParagraph"/>
              <w:numPr>
                <w:ilvl w:val="1"/>
                <w:numId w:val="19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5CAAFD33" w14:textId="77777777" w:rsidR="0086291E" w:rsidRPr="00CE0852" w:rsidRDefault="0086291E" w:rsidP="0086291E">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Hair coloring and bleaching for all hair types, including textured hair </w:t>
            </w:r>
          </w:p>
          <w:p w14:paraId="26C0772E"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 color theory</w:t>
            </w:r>
          </w:p>
          <w:p w14:paraId="40A8D788"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2861629C"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3B10CB38"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0E51074D" w14:textId="77777777"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I.C, II.A, II.B, II.C, II.E</w:t>
            </w:r>
          </w:p>
          <w:p w14:paraId="093B3358"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47BD69D5"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p w14:paraId="29FBE78C" w14:textId="4891F9BB"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Cosmetology</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Competition</w:t>
            </w:r>
          </w:p>
        </w:tc>
      </w:tr>
      <w:tr w:rsidR="0086291E" w:rsidRPr="00CE0852" w14:paraId="3BEE8BA7" w14:textId="3FEEA7CC" w:rsidTr="000003C8">
        <w:tblPrEx>
          <w:tblCellMar>
            <w:left w:w="108" w:type="dxa"/>
            <w:right w:w="108" w:type="dxa"/>
          </w:tblCellMar>
        </w:tblPrEx>
        <w:tc>
          <w:tcPr>
            <w:tcW w:w="590" w:type="dxa"/>
          </w:tcPr>
          <w:p w14:paraId="73D6A223" w14:textId="092BD32D"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106</w:t>
            </w:r>
          </w:p>
        </w:tc>
        <w:tc>
          <w:tcPr>
            <w:tcW w:w="3117" w:type="dxa"/>
          </w:tcPr>
          <w:p w14:paraId="0C170AFC" w14:textId="11E791C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Simulate a patch/predisposition test to determine sensitivity to color. </w:t>
            </w:r>
          </w:p>
        </w:tc>
        <w:tc>
          <w:tcPr>
            <w:tcW w:w="3848" w:type="dxa"/>
          </w:tcPr>
          <w:p w14:paraId="6B0D192C" w14:textId="34B1408E"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Simulation should include</w:t>
            </w:r>
          </w:p>
          <w:p w14:paraId="708B8C97" w14:textId="77777777" w:rsidR="0086291E" w:rsidRPr="00CE0852" w:rsidRDefault="0086291E" w:rsidP="0086291E">
            <w:pPr>
              <w:numPr>
                <w:ilvl w:val="0"/>
                <w:numId w:val="1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two areas where the patch/predisposition test can be done</w:t>
            </w:r>
          </w:p>
          <w:p w14:paraId="349D745E" w14:textId="078E437E" w:rsidR="0086291E" w:rsidRPr="00CE0852" w:rsidRDefault="0086291E" w:rsidP="0086291E">
            <w:pPr>
              <w:numPr>
                <w:ilvl w:val="0"/>
                <w:numId w:val="1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doing the patch/predisposition test 24 to 48 hours before service to determine sensitivity to color</w:t>
            </w:r>
          </w:p>
          <w:p w14:paraId="17860933" w14:textId="77777777" w:rsidR="0086291E" w:rsidRPr="00CE0852" w:rsidRDefault="0086291E" w:rsidP="0086291E">
            <w:pPr>
              <w:numPr>
                <w:ilvl w:val="0"/>
                <w:numId w:val="11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allergic reactions, if any.</w:t>
            </w:r>
          </w:p>
          <w:p w14:paraId="0C1BB53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3CF9A6B5"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1E037744" w14:textId="0A2118E8" w:rsidR="0086291E" w:rsidRPr="00CE0852" w:rsidRDefault="0086291E" w:rsidP="0086291E">
            <w:pPr>
              <w:numPr>
                <w:ilvl w:val="0"/>
                <w:numId w:val="1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Which hair coloring categories require a patch/predisposition test?</w:t>
            </w:r>
          </w:p>
          <w:p w14:paraId="06032A59" w14:textId="77777777" w:rsidR="0086291E" w:rsidRPr="00CE0852" w:rsidRDefault="0086291E" w:rsidP="0086291E">
            <w:pPr>
              <w:numPr>
                <w:ilvl w:val="0"/>
                <w:numId w:val="1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are the signs of an allergic reaction?</w:t>
            </w:r>
          </w:p>
          <w:p w14:paraId="427C461D" w14:textId="77777777" w:rsidR="0086291E" w:rsidRPr="00CE0852" w:rsidRDefault="0086291E" w:rsidP="0086291E">
            <w:pPr>
              <w:numPr>
                <w:ilvl w:val="0"/>
                <w:numId w:val="1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Where is the best place to perform the patch/predisposition test?</w:t>
            </w:r>
          </w:p>
          <w:p w14:paraId="2AED75B6" w14:textId="5092859F" w:rsidR="0086291E" w:rsidRPr="00CE0852" w:rsidRDefault="0086291E" w:rsidP="0086291E">
            <w:pPr>
              <w:numPr>
                <w:ilvl w:val="0"/>
                <w:numId w:val="11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When does one perform the patch/predisposition test?</w:t>
            </w:r>
          </w:p>
        </w:tc>
        <w:tc>
          <w:tcPr>
            <w:tcW w:w="2880" w:type="dxa"/>
          </w:tcPr>
          <w:p w14:paraId="72C99F3B" w14:textId="77777777" w:rsidR="0086291E" w:rsidRPr="00CE0852" w:rsidRDefault="0086291E" w:rsidP="0086291E">
            <w:pPr>
              <w:spacing w:before="100" w:beforeAutospacing="1" w:after="100" w:afterAutospacing="1"/>
              <w:ind w:left="103"/>
              <w:rPr>
                <w:rFonts w:ascii="Times New Roman" w:eastAsia="Times New Roman" w:hAnsi="Times New Roman" w:cs="Times New Roman"/>
                <w:sz w:val="24"/>
                <w:szCs w:val="24"/>
              </w:rPr>
            </w:pPr>
          </w:p>
        </w:tc>
        <w:tc>
          <w:tcPr>
            <w:tcW w:w="2610" w:type="dxa"/>
          </w:tcPr>
          <w:p w14:paraId="16ACE163" w14:textId="77777777" w:rsidR="0086291E" w:rsidRPr="00CE0852" w:rsidRDefault="0086291E" w:rsidP="0086291E">
            <w:pPr>
              <w:pStyle w:val="ListParagraph"/>
              <w:numPr>
                <w:ilvl w:val="1"/>
                <w:numId w:val="19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Orientation and business topics</w:t>
            </w:r>
          </w:p>
          <w:p w14:paraId="014F4F23" w14:textId="77777777" w:rsidR="0086291E" w:rsidRPr="00CE0852" w:rsidRDefault="0086291E" w:rsidP="0086291E">
            <w:pPr>
              <w:pStyle w:val="ListParagraph"/>
              <w:numPr>
                <w:ilvl w:val="2"/>
                <w:numId w:val="198"/>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records and confidentiality</w:t>
            </w:r>
          </w:p>
          <w:p w14:paraId="5A9B9FB8"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1F4B43EB" w14:textId="41D05D50" w:rsidR="0086291E" w:rsidRPr="00CE0852" w:rsidRDefault="0086291E" w:rsidP="0086291E">
            <w:pPr>
              <w:pStyle w:val="ListParagraph"/>
              <w:numPr>
                <w:ilvl w:val="1"/>
                <w:numId w:val="19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57946CB" w14:textId="77777777" w:rsidR="0086291E" w:rsidRPr="00CE0852" w:rsidRDefault="0086291E" w:rsidP="0086291E">
            <w:pPr>
              <w:pStyle w:val="ListParagraph"/>
              <w:numPr>
                <w:ilvl w:val="1"/>
                <w:numId w:val="19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389DAAF8" w14:textId="77777777" w:rsidR="0086291E" w:rsidRPr="00CE0852" w:rsidRDefault="0086291E" w:rsidP="0086291E">
            <w:pPr>
              <w:pStyle w:val="ListParagraph"/>
              <w:numPr>
                <w:ilvl w:val="1"/>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Hair coloring and bleaching for all hair types, including textured hair </w:t>
            </w:r>
          </w:p>
          <w:p w14:paraId="13B4C20A"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Basic color theory</w:t>
            </w:r>
          </w:p>
          <w:p w14:paraId="1884BA39"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Supplies and equipment</w:t>
            </w:r>
          </w:p>
          <w:p w14:paraId="36E8E636" w14:textId="77777777" w:rsidR="0086291E" w:rsidRPr="00CE0852" w:rsidRDefault="0086291E" w:rsidP="0086291E">
            <w:pPr>
              <w:pStyle w:val="ListParagraph"/>
              <w:numPr>
                <w:ilvl w:val="2"/>
                <w:numId w:val="185"/>
              </w:numPr>
              <w:spacing w:before="100" w:beforeAutospacing="1" w:after="100" w:afterAutospacing="1"/>
              <w:ind w:left="740"/>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Procedures and practical application</w:t>
            </w:r>
          </w:p>
          <w:p w14:paraId="1FD486BA" w14:textId="77777777" w:rsidR="0086291E" w:rsidRPr="00CE0852" w:rsidRDefault="0086291E" w:rsidP="0086291E">
            <w:pPr>
              <w:pStyle w:val="ListParagraph"/>
              <w:spacing w:before="100" w:beforeAutospacing="1" w:after="100" w:afterAutospacing="1"/>
              <w:ind w:left="740"/>
              <w:rPr>
                <w:rFonts w:ascii="Times New Roman" w:eastAsia="Times New Roman" w:hAnsi="Times New Roman" w:cs="Times New Roman"/>
                <w:sz w:val="24"/>
                <w:szCs w:val="24"/>
              </w:rPr>
            </w:pPr>
          </w:p>
          <w:p w14:paraId="374150A2" w14:textId="77777777"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I.C, II.A, II.B, II.C, II.E</w:t>
            </w:r>
          </w:p>
          <w:p w14:paraId="5F64546F" w14:textId="77777777" w:rsidR="0086291E" w:rsidRPr="00CE0852" w:rsidRDefault="0086291E" w:rsidP="0086291E">
            <w:pPr>
              <w:spacing w:before="100" w:beforeAutospacing="1" w:after="100" w:afterAutospacing="1"/>
              <w:ind w:left="103"/>
              <w:rPr>
                <w:rFonts w:ascii="Times New Roman" w:eastAsia="Times New Roman" w:hAnsi="Times New Roman" w:cs="Times New Roman"/>
                <w:sz w:val="24"/>
                <w:szCs w:val="24"/>
              </w:rPr>
            </w:pPr>
          </w:p>
        </w:tc>
        <w:tc>
          <w:tcPr>
            <w:tcW w:w="2250" w:type="dxa"/>
          </w:tcPr>
          <w:p w14:paraId="41A810F4" w14:textId="77777777" w:rsidR="0086291E" w:rsidRPr="00976B09" w:rsidRDefault="0086291E" w:rsidP="00976B09">
            <w:pPr>
              <w:spacing w:before="100" w:beforeAutospacing="1" w:after="100" w:afterAutospacing="1"/>
              <w:rPr>
                <w:rFonts w:ascii="Times New Roman" w:eastAsia="Times New Roman" w:hAnsi="Times New Roman" w:cs="Times New Roman"/>
                <w:sz w:val="24"/>
                <w:szCs w:val="24"/>
              </w:rPr>
            </w:pPr>
          </w:p>
        </w:tc>
      </w:tr>
      <w:tr w:rsidR="0086291E" w:rsidRPr="00CE0852" w14:paraId="22558197" w14:textId="679F444B" w:rsidTr="000003C8">
        <w:tc>
          <w:tcPr>
            <w:tcW w:w="590" w:type="dxa"/>
            <w:shd w:val="clear" w:color="auto" w:fill="D0CECE" w:themeFill="background2" w:themeFillShade="E6"/>
          </w:tcPr>
          <w:p w14:paraId="3536A483"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p>
        </w:tc>
        <w:tc>
          <w:tcPr>
            <w:tcW w:w="3117" w:type="dxa"/>
            <w:shd w:val="clear" w:color="auto" w:fill="D0CECE" w:themeFill="background2" w:themeFillShade="E6"/>
            <w:tcMar>
              <w:top w:w="43" w:type="dxa"/>
              <w:left w:w="115" w:type="dxa"/>
              <w:bottom w:w="43" w:type="dxa"/>
              <w:right w:w="115" w:type="dxa"/>
            </w:tcMar>
            <w:vAlign w:val="center"/>
          </w:tcPr>
          <w:p w14:paraId="4747EEED" w14:textId="70DEFA56"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b/>
                <w:bCs/>
                <w:sz w:val="24"/>
                <w:szCs w:val="24"/>
              </w:rPr>
              <w:t>Caring for Skin, Hands, and Feet</w:t>
            </w:r>
          </w:p>
        </w:tc>
        <w:tc>
          <w:tcPr>
            <w:tcW w:w="3848" w:type="dxa"/>
            <w:shd w:val="clear" w:color="auto" w:fill="D0CECE" w:themeFill="background2" w:themeFillShade="E6"/>
          </w:tcPr>
          <w:p w14:paraId="30A2C67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shd w:val="clear" w:color="auto" w:fill="D0CECE" w:themeFill="background2" w:themeFillShade="E6"/>
            <w:vAlign w:val="center"/>
          </w:tcPr>
          <w:p w14:paraId="31A50249" w14:textId="74B3CBE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880" w:type="dxa"/>
            <w:shd w:val="clear" w:color="auto" w:fill="D0CECE" w:themeFill="background2" w:themeFillShade="E6"/>
          </w:tcPr>
          <w:p w14:paraId="30D91E2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610" w:type="dxa"/>
            <w:shd w:val="clear" w:color="auto" w:fill="D0CECE" w:themeFill="background2" w:themeFillShade="E6"/>
          </w:tcPr>
          <w:p w14:paraId="4F0129B1"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shd w:val="clear" w:color="auto" w:fill="D0CECE" w:themeFill="background2" w:themeFillShade="E6"/>
          </w:tcPr>
          <w:p w14:paraId="640BE16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r>
      <w:tr w:rsidR="0086291E" w:rsidRPr="00CE0852" w14:paraId="3F0D19E5" w14:textId="36D37620" w:rsidTr="000003C8">
        <w:tc>
          <w:tcPr>
            <w:tcW w:w="590" w:type="dxa"/>
            <w:shd w:val="clear" w:color="auto" w:fill="FFFFFF" w:themeFill="background1"/>
          </w:tcPr>
          <w:p w14:paraId="41A591F6" w14:textId="715119F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107</w:t>
            </w:r>
          </w:p>
        </w:tc>
        <w:tc>
          <w:tcPr>
            <w:tcW w:w="3117" w:type="dxa"/>
            <w:shd w:val="clear" w:color="auto" w:fill="FFFFFF" w:themeFill="background1"/>
            <w:tcMar>
              <w:top w:w="43" w:type="dxa"/>
              <w:left w:w="115" w:type="dxa"/>
              <w:bottom w:w="43" w:type="dxa"/>
              <w:right w:w="115" w:type="dxa"/>
            </w:tcMar>
          </w:tcPr>
          <w:p w14:paraId="5FCBC610"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Perform a basic manicure. </w:t>
            </w:r>
          </w:p>
          <w:p w14:paraId="455933E1" w14:textId="49A94BBD" w:rsidR="0086291E" w:rsidRPr="00CE0852" w:rsidRDefault="0086291E" w:rsidP="0086291E">
            <w:pPr>
              <w:rPr>
                <w:rFonts w:ascii="Times New Roman" w:eastAsia="Times New Roman" w:hAnsi="Times New Roman" w:cs="Times New Roman"/>
                <w:sz w:val="24"/>
                <w:szCs w:val="24"/>
              </w:rPr>
            </w:pPr>
          </w:p>
        </w:tc>
        <w:tc>
          <w:tcPr>
            <w:tcW w:w="3848" w:type="dxa"/>
          </w:tcPr>
          <w:p w14:paraId="73D6494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Performance should include</w:t>
            </w:r>
          </w:p>
          <w:p w14:paraId="7EC6DBC5" w14:textId="77777777" w:rsidR="0086291E" w:rsidRPr="00CE0852" w:rsidRDefault="0086291E" w:rsidP="0086291E">
            <w:pPr>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the anatomy of the hand, wrist, and forearm</w:t>
            </w:r>
          </w:p>
          <w:p w14:paraId="2DEA1BD0" w14:textId="77777777" w:rsidR="0086291E" w:rsidRPr="00CE0852" w:rsidRDefault="0086291E" w:rsidP="0086291E">
            <w:pPr>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the structures of the nails</w:t>
            </w:r>
          </w:p>
          <w:p w14:paraId="0939CF29" w14:textId="77777777" w:rsidR="0086291E" w:rsidRPr="00CE0852" w:rsidRDefault="0086291E" w:rsidP="0086291E">
            <w:pPr>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examining the client's skin and hands for abrasions, disorders, and diseases</w:t>
            </w:r>
          </w:p>
          <w:p w14:paraId="09CD0E25" w14:textId="77777777" w:rsidR="0086291E" w:rsidRPr="00CE0852" w:rsidRDefault="0086291E" w:rsidP="0086291E">
            <w:pPr>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sanitizing and disinfecting implements and the work area</w:t>
            </w:r>
          </w:p>
          <w:p w14:paraId="1AA46867" w14:textId="77777777" w:rsidR="0086291E" w:rsidRPr="00CE0852" w:rsidRDefault="0086291E" w:rsidP="0086291E">
            <w:pPr>
              <w:pStyle w:val="ListParagraph"/>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pre-service</w:t>
            </w:r>
          </w:p>
          <w:p w14:paraId="3045EB6B" w14:textId="77777777" w:rsidR="0086291E" w:rsidRPr="00CE0852" w:rsidRDefault="0086291E" w:rsidP="0086291E">
            <w:pPr>
              <w:pStyle w:val="ListParagraph"/>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in-service</w:t>
            </w:r>
          </w:p>
          <w:p w14:paraId="056543F6" w14:textId="77777777" w:rsidR="0086291E" w:rsidRPr="00CE0852" w:rsidRDefault="0086291E" w:rsidP="0086291E">
            <w:pPr>
              <w:pStyle w:val="ListParagraph"/>
              <w:numPr>
                <w:ilvl w:val="0"/>
                <w:numId w:val="1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post-service.</w:t>
            </w:r>
          </w:p>
          <w:p w14:paraId="1FECFF5C"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76D2500B"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6806FA3E" w14:textId="5D596893" w:rsidR="0086291E" w:rsidRPr="00CE0852" w:rsidRDefault="0086291E" w:rsidP="0086291E">
            <w:pPr>
              <w:pStyle w:val="ListParagraph"/>
              <w:numPr>
                <w:ilvl w:val="0"/>
                <w:numId w:val="114"/>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analyze the hands and nails prior to a manicure?</w:t>
            </w:r>
          </w:p>
          <w:p w14:paraId="6EBB03C6" w14:textId="77777777" w:rsidR="0086291E" w:rsidRPr="00CE0852" w:rsidRDefault="0086291E" w:rsidP="0086291E">
            <w:pPr>
              <w:numPr>
                <w:ilvl w:val="0"/>
                <w:numId w:val="105"/>
              </w:num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nails be shaped?</w:t>
            </w:r>
          </w:p>
          <w:p w14:paraId="178CA84F" w14:textId="77777777" w:rsidR="0086291E" w:rsidRPr="00CE0852" w:rsidRDefault="0086291E" w:rsidP="0086291E">
            <w:pPr>
              <w:numPr>
                <w:ilvl w:val="0"/>
                <w:numId w:val="10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cuticles be trimmed?</w:t>
            </w:r>
          </w:p>
          <w:p w14:paraId="0A281728" w14:textId="4A0DAF89" w:rsidR="0086291E" w:rsidRPr="00CE0852" w:rsidRDefault="0086291E" w:rsidP="0086291E">
            <w:pPr>
              <w:numPr>
                <w:ilvl w:val="0"/>
                <w:numId w:val="10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should nail polish be applied?</w:t>
            </w:r>
          </w:p>
        </w:tc>
        <w:tc>
          <w:tcPr>
            <w:tcW w:w="2880" w:type="dxa"/>
          </w:tcPr>
          <w:p w14:paraId="1BC5CACE" w14:textId="32F95A9A"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5DA13669" w14:textId="6C59AE6D" w:rsidR="0086291E" w:rsidRPr="00CE0852" w:rsidRDefault="0086291E" w:rsidP="0086291E">
            <w:pPr>
              <w:pStyle w:val="ListParagraph"/>
              <w:numPr>
                <w:ilvl w:val="1"/>
                <w:numId w:val="20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0CB130B1" w14:textId="77777777" w:rsidR="0086291E" w:rsidRPr="00CE0852" w:rsidRDefault="0086291E" w:rsidP="0086291E">
            <w:pPr>
              <w:pStyle w:val="ListParagraph"/>
              <w:numPr>
                <w:ilvl w:val="1"/>
                <w:numId w:val="200"/>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4A5C502E" w14:textId="506E1C58" w:rsidR="0086291E" w:rsidRPr="00CE0852" w:rsidRDefault="0086291E" w:rsidP="0086291E">
            <w:pPr>
              <w:pStyle w:val="ListParagraph"/>
              <w:numPr>
                <w:ilvl w:val="1"/>
                <w:numId w:val="2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Manicuring and pedicuring</w:t>
            </w:r>
          </w:p>
          <w:p w14:paraId="1DBA5A66" w14:textId="0E084B7C" w:rsidR="0086291E" w:rsidRPr="00CE0852" w:rsidRDefault="0086291E" w:rsidP="0086291E">
            <w:pPr>
              <w:pStyle w:val="ListParagraph"/>
              <w:numPr>
                <w:ilvl w:val="2"/>
                <w:numId w:val="207"/>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Nail theory, nail structure, and composition</w:t>
            </w:r>
          </w:p>
          <w:p w14:paraId="112AC191" w14:textId="5166C325" w:rsidR="0086291E" w:rsidRPr="00CE0852" w:rsidRDefault="0086291E" w:rsidP="0086291E">
            <w:pPr>
              <w:pStyle w:val="ListParagraph"/>
              <w:numPr>
                <w:ilvl w:val="2"/>
                <w:numId w:val="207"/>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Nail procedures, including manicuring, pedicuring, and nail extensions</w:t>
            </w:r>
          </w:p>
          <w:p w14:paraId="3050883B" w14:textId="223A4593" w:rsidR="0086291E" w:rsidRPr="00CE0852" w:rsidRDefault="0086291E" w:rsidP="0086291E">
            <w:pPr>
              <w:pStyle w:val="ListParagraph"/>
              <w:numPr>
                <w:ilvl w:val="2"/>
                <w:numId w:val="207"/>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Electric filing</w:t>
            </w:r>
          </w:p>
          <w:p w14:paraId="0E7AEB6C"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57E7E756" w14:textId="53A5B3E0"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IV.A, IV.B, IV.C</w:t>
            </w:r>
          </w:p>
          <w:p w14:paraId="3676589F"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4E3B004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60FA66CE"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Nail competition</w:t>
            </w:r>
          </w:p>
          <w:p w14:paraId="69678290" w14:textId="0146C841"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tc>
      </w:tr>
      <w:tr w:rsidR="0086291E" w:rsidRPr="00CE0852" w14:paraId="4B83EF97" w14:textId="4308BF74" w:rsidTr="000003C8">
        <w:tc>
          <w:tcPr>
            <w:tcW w:w="590" w:type="dxa"/>
            <w:shd w:val="clear" w:color="auto" w:fill="FFFFFF" w:themeFill="background1"/>
          </w:tcPr>
          <w:p w14:paraId="69A62EB0" w14:textId="4F5D4662"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108</w:t>
            </w:r>
          </w:p>
          <w:p w14:paraId="558D7D94" w14:textId="50128058" w:rsidR="0086291E" w:rsidRPr="00CE0852" w:rsidRDefault="0086291E" w:rsidP="0086291E">
            <w:pPr>
              <w:rPr>
                <w:rFonts w:ascii="Times New Roman" w:eastAsia="Times New Roman" w:hAnsi="Times New Roman" w:cs="Times New Roman"/>
                <w:sz w:val="24"/>
                <w:szCs w:val="24"/>
              </w:rPr>
            </w:pPr>
          </w:p>
        </w:tc>
        <w:tc>
          <w:tcPr>
            <w:tcW w:w="3117" w:type="dxa"/>
            <w:shd w:val="clear" w:color="auto" w:fill="FFFFFF" w:themeFill="background1"/>
            <w:tcMar>
              <w:top w:w="43" w:type="dxa"/>
              <w:left w:w="115" w:type="dxa"/>
              <w:bottom w:w="43" w:type="dxa"/>
              <w:right w:w="115" w:type="dxa"/>
            </w:tcMar>
          </w:tcPr>
          <w:p w14:paraId="3AE510F7" w14:textId="77777777"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Perform a basic pedicure. </w:t>
            </w:r>
          </w:p>
          <w:p w14:paraId="74A74127" w14:textId="09C4B4CE" w:rsidR="0086291E" w:rsidRPr="00CE0852" w:rsidRDefault="0086291E" w:rsidP="0086291E">
            <w:pPr>
              <w:rPr>
                <w:rFonts w:ascii="Times New Roman" w:eastAsia="Times New Roman" w:hAnsi="Times New Roman" w:cs="Times New Roman"/>
                <w:sz w:val="24"/>
                <w:szCs w:val="24"/>
              </w:rPr>
            </w:pPr>
          </w:p>
        </w:tc>
        <w:tc>
          <w:tcPr>
            <w:tcW w:w="3848" w:type="dxa"/>
          </w:tcPr>
          <w:p w14:paraId="2C5BC906"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Performance should include</w:t>
            </w:r>
          </w:p>
          <w:p w14:paraId="583BABEB" w14:textId="77777777" w:rsidR="0086291E" w:rsidRPr="00CE0852" w:rsidRDefault="0086291E" w:rsidP="0086291E">
            <w:pPr>
              <w:numPr>
                <w:ilvl w:val="0"/>
                <w:numId w:val="1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examining client's skin and feet for abrasions, disorders, and diseases</w:t>
            </w:r>
          </w:p>
          <w:p w14:paraId="043F2DD1" w14:textId="77777777" w:rsidR="0086291E" w:rsidRPr="00CE0852" w:rsidRDefault="0086291E" w:rsidP="0086291E">
            <w:pPr>
              <w:numPr>
                <w:ilvl w:val="0"/>
                <w:numId w:val="1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sanitizing and disinfecting implements and the footbath</w:t>
            </w:r>
          </w:p>
          <w:p w14:paraId="06CD5D6E" w14:textId="77777777" w:rsidR="0086291E" w:rsidRPr="00CE0852" w:rsidRDefault="0086291E" w:rsidP="0086291E">
            <w:pPr>
              <w:pStyle w:val="ListParagraph"/>
              <w:numPr>
                <w:ilvl w:val="0"/>
                <w:numId w:val="1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pre-service</w:t>
            </w:r>
          </w:p>
          <w:p w14:paraId="0F8608C6" w14:textId="77777777" w:rsidR="0086291E" w:rsidRPr="00CE0852" w:rsidRDefault="0086291E" w:rsidP="0086291E">
            <w:pPr>
              <w:pStyle w:val="ListParagraph"/>
              <w:numPr>
                <w:ilvl w:val="0"/>
                <w:numId w:val="1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in-service</w:t>
            </w:r>
          </w:p>
          <w:p w14:paraId="240B562B" w14:textId="77777777" w:rsidR="0086291E" w:rsidRPr="00CE0852" w:rsidRDefault="0086291E" w:rsidP="0086291E">
            <w:pPr>
              <w:pStyle w:val="ListParagraph"/>
              <w:numPr>
                <w:ilvl w:val="0"/>
                <w:numId w:val="106"/>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post-service.</w:t>
            </w:r>
          </w:p>
          <w:p w14:paraId="2E64F705" w14:textId="77777777" w:rsidR="0086291E" w:rsidRPr="00CE0852" w:rsidRDefault="0086291E" w:rsidP="0086291E">
            <w:pPr>
              <w:spacing w:before="100" w:beforeAutospacing="1" w:after="100" w:afterAutospacing="1"/>
              <w:ind w:left="720"/>
              <w:rPr>
                <w:rFonts w:ascii="Times New Roman" w:eastAsia="Times New Roman" w:hAnsi="Times New Roman" w:cs="Times New Roman"/>
                <w:sz w:val="24"/>
                <w:szCs w:val="24"/>
              </w:rPr>
            </w:pPr>
          </w:p>
        </w:tc>
        <w:tc>
          <w:tcPr>
            <w:tcW w:w="3600" w:type="dxa"/>
          </w:tcPr>
          <w:p w14:paraId="0F55F47E"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467C23D5" w14:textId="4AFF88EB"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importance of analyzing the client's feet before giving a pedicure?</w:t>
            </w:r>
          </w:p>
          <w:p w14:paraId="23778942" w14:textId="77777777"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only cleaned implements be used on the client?</w:t>
            </w:r>
          </w:p>
          <w:p w14:paraId="3BD96B83" w14:textId="77777777"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necessary to know the medical history of a client (e.g., diabetes, blood clots, medicines) prior to a pedicure?</w:t>
            </w:r>
          </w:p>
          <w:p w14:paraId="1EFE65D2" w14:textId="77777777"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is it important to ask if the client has high blood pressure?</w:t>
            </w:r>
          </w:p>
          <w:p w14:paraId="2094EBFA" w14:textId="77777777"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What is the danger of massaging the shin area?</w:t>
            </w:r>
          </w:p>
          <w:p w14:paraId="4F7B62A3" w14:textId="6FD4CA12" w:rsidR="0086291E" w:rsidRPr="00CE0852" w:rsidRDefault="0086291E" w:rsidP="0086291E">
            <w:pPr>
              <w:numPr>
                <w:ilvl w:val="0"/>
                <w:numId w:val="107"/>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Why should a record card be kept for each client?</w:t>
            </w:r>
          </w:p>
        </w:tc>
        <w:tc>
          <w:tcPr>
            <w:tcW w:w="2880" w:type="dxa"/>
          </w:tcPr>
          <w:p w14:paraId="7B6E1996" w14:textId="3E67B61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56340983" w14:textId="77777777" w:rsidR="0086291E" w:rsidRPr="00CE0852" w:rsidRDefault="0086291E" w:rsidP="0086291E">
            <w:pPr>
              <w:pStyle w:val="ListParagraph"/>
              <w:numPr>
                <w:ilvl w:val="1"/>
                <w:numId w:val="2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255DDD81" w14:textId="77777777" w:rsidR="0086291E" w:rsidRPr="00CE0852" w:rsidRDefault="0086291E" w:rsidP="0086291E">
            <w:pPr>
              <w:pStyle w:val="ListParagraph"/>
              <w:numPr>
                <w:ilvl w:val="1"/>
                <w:numId w:val="201"/>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D075B75" w14:textId="77777777" w:rsidR="0086291E" w:rsidRPr="00CE0852" w:rsidRDefault="0086291E" w:rsidP="0086291E">
            <w:pPr>
              <w:pStyle w:val="ListParagraph"/>
              <w:numPr>
                <w:ilvl w:val="1"/>
                <w:numId w:val="202"/>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Manicuring and pedicuring</w:t>
            </w:r>
          </w:p>
          <w:p w14:paraId="3E4C56D2" w14:textId="77777777" w:rsidR="0086291E" w:rsidRPr="00CE0852" w:rsidRDefault="0086291E" w:rsidP="0086291E">
            <w:pPr>
              <w:pStyle w:val="ListParagraph"/>
              <w:numPr>
                <w:ilvl w:val="2"/>
                <w:numId w:val="20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Nail theory, nail structure, and composition</w:t>
            </w:r>
          </w:p>
          <w:p w14:paraId="11AB7C6D" w14:textId="77777777" w:rsidR="0086291E" w:rsidRPr="00CE0852" w:rsidRDefault="0086291E" w:rsidP="0086291E">
            <w:pPr>
              <w:pStyle w:val="ListParagraph"/>
              <w:numPr>
                <w:ilvl w:val="2"/>
                <w:numId w:val="20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Nail procedures, including manicuring, pedicuring, and nail extensions</w:t>
            </w:r>
          </w:p>
          <w:p w14:paraId="7AD115AB" w14:textId="77777777" w:rsidR="0086291E" w:rsidRPr="00CE0852" w:rsidRDefault="0086291E" w:rsidP="0086291E">
            <w:pPr>
              <w:pStyle w:val="ListParagraph"/>
              <w:numPr>
                <w:ilvl w:val="2"/>
                <w:numId w:val="202"/>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Electric filing</w:t>
            </w:r>
          </w:p>
          <w:p w14:paraId="42394A8A" w14:textId="77777777" w:rsidR="0086291E" w:rsidRPr="00CE0852" w:rsidRDefault="0086291E" w:rsidP="0086291E">
            <w:pPr>
              <w:pStyle w:val="ListParagraph"/>
              <w:spacing w:before="100" w:beforeAutospacing="1" w:after="100" w:afterAutospacing="1"/>
              <w:ind w:left="360"/>
              <w:rPr>
                <w:rFonts w:ascii="Times New Roman" w:eastAsia="Times New Roman" w:hAnsi="Times New Roman" w:cs="Times New Roman"/>
                <w:sz w:val="24"/>
                <w:szCs w:val="24"/>
              </w:rPr>
            </w:pPr>
          </w:p>
          <w:p w14:paraId="2AED6F12" w14:textId="73DE701F" w:rsidR="0086291E" w:rsidRPr="00CE0852" w:rsidRDefault="0086291E" w:rsidP="0086291E">
            <w:pPr>
              <w:pStyle w:val="ListParagraph"/>
              <w:numPr>
                <w:ilvl w:val="0"/>
                <w:numId w:val="185"/>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IV.A, IV.B, IV.C</w:t>
            </w:r>
          </w:p>
          <w:p w14:paraId="141A2305"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2250" w:type="dxa"/>
          </w:tcPr>
          <w:p w14:paraId="77D07C9B" w14:textId="77777777" w:rsid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Nail competition</w:t>
            </w:r>
          </w:p>
          <w:p w14:paraId="41A5A99F" w14:textId="14494E9B"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Job</w:t>
            </w:r>
            <w:r>
              <w:rPr>
                <w:rFonts w:ascii="Times New Roman" w:eastAsia="Times New Roman" w:hAnsi="Times New Roman" w:cs="Times New Roman"/>
                <w:sz w:val="24"/>
                <w:szCs w:val="24"/>
              </w:rPr>
              <w:t xml:space="preserve"> </w:t>
            </w:r>
            <w:r w:rsidRPr="00FC1FFC">
              <w:rPr>
                <w:rFonts w:ascii="Times New Roman" w:eastAsia="Times New Roman" w:hAnsi="Times New Roman" w:cs="Times New Roman"/>
                <w:sz w:val="24"/>
                <w:szCs w:val="24"/>
              </w:rPr>
              <w:t>Demo A</w:t>
            </w:r>
          </w:p>
        </w:tc>
      </w:tr>
      <w:tr w:rsidR="0086291E" w:rsidRPr="00CE0852" w14:paraId="7DF25835" w14:textId="0B69027F" w:rsidTr="000003C8">
        <w:tc>
          <w:tcPr>
            <w:tcW w:w="590" w:type="dxa"/>
            <w:shd w:val="clear" w:color="auto" w:fill="FFFFFF" w:themeFill="background1"/>
          </w:tcPr>
          <w:p w14:paraId="0DE60062" w14:textId="0F8F7153"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109 (O)</w:t>
            </w:r>
          </w:p>
        </w:tc>
        <w:tc>
          <w:tcPr>
            <w:tcW w:w="3117" w:type="dxa"/>
            <w:shd w:val="clear" w:color="auto" w:fill="FFFFFF" w:themeFill="background1"/>
            <w:tcMar>
              <w:top w:w="43" w:type="dxa"/>
              <w:left w:w="115" w:type="dxa"/>
              <w:bottom w:w="43" w:type="dxa"/>
              <w:right w:w="115" w:type="dxa"/>
            </w:tcMar>
          </w:tcPr>
          <w:p w14:paraId="1F8B4EAC" w14:textId="7C764CDA" w:rsidR="0086291E" w:rsidRPr="00CE0852" w:rsidRDefault="0086291E" w:rsidP="0086291E">
            <w:pPr>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 xml:space="preserve">(Optional) Perform a basic facial. </w:t>
            </w:r>
          </w:p>
        </w:tc>
        <w:tc>
          <w:tcPr>
            <w:tcW w:w="3848" w:type="dxa"/>
          </w:tcPr>
          <w:p w14:paraId="5788A31E"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Performance should include</w:t>
            </w:r>
          </w:p>
          <w:p w14:paraId="2FE6A638" w14:textId="77777777" w:rsidR="0086291E" w:rsidRPr="00CE0852" w:rsidRDefault="0086291E" w:rsidP="0086291E">
            <w:pPr>
              <w:numPr>
                <w:ilvl w:val="0"/>
                <w:numId w:val="10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identifying the anatomy of the face</w:t>
            </w:r>
          </w:p>
          <w:p w14:paraId="3E837089" w14:textId="77777777" w:rsidR="0086291E" w:rsidRPr="00CE0852" w:rsidRDefault="0086291E" w:rsidP="0086291E">
            <w:pPr>
              <w:numPr>
                <w:ilvl w:val="0"/>
                <w:numId w:val="10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analyzing the skin type for product selection</w:t>
            </w:r>
          </w:p>
          <w:p w14:paraId="53810877" w14:textId="77777777" w:rsidR="0086291E" w:rsidRPr="00CE0852" w:rsidRDefault="0086291E" w:rsidP="0086291E">
            <w:pPr>
              <w:numPr>
                <w:ilvl w:val="0"/>
                <w:numId w:val="108"/>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demonstrating basic facial manipulations.</w:t>
            </w:r>
          </w:p>
          <w:p w14:paraId="30CFEC59" w14:textId="77777777"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p>
        </w:tc>
        <w:tc>
          <w:tcPr>
            <w:tcW w:w="3600" w:type="dxa"/>
          </w:tcPr>
          <w:p w14:paraId="6B5F911F" w14:textId="77777777" w:rsidR="0086291E" w:rsidRPr="00CE0852" w:rsidRDefault="0086291E" w:rsidP="0086291E">
            <w:pPr>
              <w:spacing w:before="100" w:beforeAutospacing="1" w:after="100" w:afterAutospacing="1"/>
              <w:rPr>
                <w:rFonts w:ascii="Times New Roman" w:eastAsia="Times New Roman" w:hAnsi="Times New Roman" w:cs="Times New Roman"/>
                <w:b/>
                <w:bCs/>
                <w:sz w:val="24"/>
                <w:szCs w:val="24"/>
              </w:rPr>
            </w:pPr>
            <w:r w:rsidRPr="00CE0852">
              <w:rPr>
                <w:rFonts w:ascii="Times New Roman" w:eastAsia="Times New Roman" w:hAnsi="Times New Roman" w:cs="Times New Roman"/>
                <w:b/>
                <w:bCs/>
                <w:sz w:val="24"/>
                <w:szCs w:val="24"/>
              </w:rPr>
              <w:t>Process/Skill Questions:</w:t>
            </w:r>
          </w:p>
          <w:p w14:paraId="31F095A3" w14:textId="77777777" w:rsidR="0086291E" w:rsidRPr="00CE0852" w:rsidRDefault="0086291E" w:rsidP="0086291E">
            <w:pPr>
              <w:numPr>
                <w:ilvl w:val="0"/>
                <w:numId w:val="10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identify the client’s skin type?</w:t>
            </w:r>
          </w:p>
          <w:p w14:paraId="3E55D5A8" w14:textId="5EF6CBF1" w:rsidR="0086291E" w:rsidRPr="00CE0852" w:rsidRDefault="0086291E" w:rsidP="0086291E">
            <w:pPr>
              <w:numPr>
                <w:ilvl w:val="0"/>
                <w:numId w:val="109"/>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How does one select products suited to the client’s skin type?</w:t>
            </w:r>
          </w:p>
        </w:tc>
        <w:tc>
          <w:tcPr>
            <w:tcW w:w="2880" w:type="dxa"/>
          </w:tcPr>
          <w:p w14:paraId="1238E66B" w14:textId="1A719B6D" w:rsidR="0086291E" w:rsidRPr="00CE0852" w:rsidRDefault="0086291E" w:rsidP="0086291E">
            <w:p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English: 10.C, 10.LU, 11.C, 11.LU</w:t>
            </w:r>
          </w:p>
        </w:tc>
        <w:tc>
          <w:tcPr>
            <w:tcW w:w="2610" w:type="dxa"/>
          </w:tcPr>
          <w:p w14:paraId="79A33C91" w14:textId="77777777" w:rsidR="0086291E" w:rsidRPr="00CE0852" w:rsidRDefault="0086291E" w:rsidP="0086291E">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sciences</w:t>
            </w:r>
          </w:p>
          <w:p w14:paraId="64BF25BB" w14:textId="77777777" w:rsidR="0086291E" w:rsidRPr="00CE0852" w:rsidRDefault="0086291E" w:rsidP="0086291E">
            <w:pPr>
              <w:pStyle w:val="ListParagraph"/>
              <w:numPr>
                <w:ilvl w:val="1"/>
                <w:numId w:val="203"/>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Applied sciences</w:t>
            </w:r>
          </w:p>
          <w:p w14:paraId="1012E68B" w14:textId="77777777" w:rsidR="0086291E" w:rsidRPr="00CE0852" w:rsidRDefault="0086291E" w:rsidP="0086291E">
            <w:pPr>
              <w:pStyle w:val="ListParagraph"/>
              <w:numPr>
                <w:ilvl w:val="1"/>
                <w:numId w:val="20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Skin care</w:t>
            </w:r>
          </w:p>
          <w:p w14:paraId="26BF69D2"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Client skin analysis and consultation</w:t>
            </w:r>
          </w:p>
          <w:p w14:paraId="7A46906B"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Effleurage and related movements and manipulations of the face</w:t>
            </w:r>
          </w:p>
          <w:p w14:paraId="3247EDF7"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Cleansing procedures</w:t>
            </w:r>
          </w:p>
          <w:p w14:paraId="2187AC52"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Masks</w:t>
            </w:r>
          </w:p>
          <w:p w14:paraId="604398FA"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Extraction techniques</w:t>
            </w:r>
          </w:p>
          <w:p w14:paraId="1A5DEF69"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Machines avoiding direct contact with the skin</w:t>
            </w:r>
          </w:p>
          <w:p w14:paraId="6EAC0863" w14:textId="7C27E828"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Equipment avoiding direct contact with the skin</w:t>
            </w:r>
          </w:p>
          <w:p w14:paraId="321DB392"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Electricity avoiding direct contact with the skin</w:t>
            </w:r>
          </w:p>
          <w:p w14:paraId="633F61B7"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Manual facials and treatments</w:t>
            </w:r>
          </w:p>
          <w:p w14:paraId="69F093D8" w14:textId="77777777" w:rsidR="0086291E" w:rsidRPr="00CE0852" w:rsidRDefault="0086291E" w:rsidP="0086291E">
            <w:pPr>
              <w:pStyle w:val="ListParagraph"/>
              <w:numPr>
                <w:ilvl w:val="2"/>
                <w:numId w:val="204"/>
              </w:numPr>
              <w:spacing w:before="100" w:beforeAutospacing="1" w:after="100" w:afterAutospacing="1"/>
              <w:ind w:left="726"/>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General procedures and safety measures</w:t>
            </w:r>
          </w:p>
          <w:p w14:paraId="69434ED1" w14:textId="77777777" w:rsidR="0086291E" w:rsidRPr="00CE0852" w:rsidRDefault="0086291E" w:rsidP="0086291E">
            <w:pPr>
              <w:spacing w:before="100" w:beforeAutospacing="1" w:after="100" w:afterAutospacing="1"/>
              <w:ind w:left="366"/>
              <w:rPr>
                <w:rFonts w:ascii="Times New Roman" w:eastAsia="Times New Roman" w:hAnsi="Times New Roman" w:cs="Times New Roman"/>
                <w:sz w:val="24"/>
                <w:szCs w:val="24"/>
              </w:rPr>
            </w:pPr>
          </w:p>
          <w:p w14:paraId="22716E01" w14:textId="00C45E37" w:rsidR="0086291E" w:rsidRPr="00CE0852" w:rsidRDefault="0086291E" w:rsidP="0086291E">
            <w:pPr>
              <w:pStyle w:val="ListParagraph"/>
              <w:numPr>
                <w:ilvl w:val="0"/>
                <w:numId w:val="154"/>
              </w:numPr>
              <w:spacing w:before="100" w:beforeAutospacing="1" w:after="100" w:afterAutospacing="1"/>
              <w:rPr>
                <w:rFonts w:ascii="Times New Roman" w:eastAsia="Times New Roman" w:hAnsi="Times New Roman" w:cs="Times New Roman"/>
                <w:sz w:val="24"/>
                <w:szCs w:val="24"/>
              </w:rPr>
            </w:pPr>
            <w:r w:rsidRPr="00CE0852">
              <w:rPr>
                <w:rFonts w:ascii="Times New Roman" w:eastAsia="Times New Roman" w:hAnsi="Times New Roman" w:cs="Times New Roman"/>
                <w:sz w:val="24"/>
                <w:szCs w:val="24"/>
              </w:rPr>
              <w:t>Exam Domains I.A., I.B, I.C, III.A, III.B, and III.C</w:t>
            </w:r>
          </w:p>
        </w:tc>
        <w:tc>
          <w:tcPr>
            <w:tcW w:w="2250" w:type="dxa"/>
          </w:tcPr>
          <w:p w14:paraId="56916B6C" w14:textId="2AC78E6E" w:rsidR="0086291E" w:rsidRPr="00976B09" w:rsidRDefault="00976B09" w:rsidP="00976B09">
            <w:pPr>
              <w:spacing w:before="100" w:beforeAutospacing="1" w:after="100" w:afterAutospacing="1"/>
              <w:rPr>
                <w:rFonts w:ascii="Times New Roman" w:eastAsia="Times New Roman" w:hAnsi="Times New Roman" w:cs="Times New Roman"/>
                <w:sz w:val="24"/>
                <w:szCs w:val="24"/>
              </w:rPr>
            </w:pPr>
            <w:r w:rsidRPr="00FC1FFC">
              <w:rPr>
                <w:rFonts w:ascii="Times New Roman" w:eastAsia="Times New Roman" w:hAnsi="Times New Roman" w:cs="Times New Roman"/>
                <w:sz w:val="24"/>
                <w:szCs w:val="24"/>
              </w:rPr>
              <w:t>Esthetics competition</w:t>
            </w:r>
          </w:p>
        </w:tc>
      </w:tr>
    </w:tbl>
    <w:p w14:paraId="004BFFFD" w14:textId="71B33B41" w:rsidR="00141599" w:rsidRPr="00EA5709" w:rsidRDefault="00CE0852" w:rsidP="00A26ABC">
      <w:pPr>
        <w:spacing w:before="100" w:beforeAutospacing="1" w:after="100" w:afterAutospacing="1" w:line="240" w:lineRule="auto"/>
        <w:outlineLvl w:val="0"/>
        <w:rPr>
          <w:rFonts w:ascii="Times New Roman" w:eastAsia="Times New Roman" w:hAnsi="Times New Roman" w:cs="Times New Roman"/>
          <w:sz w:val="24"/>
          <w:szCs w:val="24"/>
        </w:rPr>
      </w:pPr>
      <w:r>
        <w:rPr>
          <w:rFonts w:ascii="Times New Roman" w:eastAsia="Times New Roman" w:hAnsi="Times New Roman" w:cs="Times New Roman"/>
          <w:sz w:val="24"/>
          <w:szCs w:val="24"/>
        </w:rPr>
        <w:br w:type="textWrapping" w:clear="all"/>
      </w:r>
    </w:p>
    <w:sectPr w:rsidR="00141599" w:rsidRPr="00EA5709" w:rsidSect="00774194">
      <w:footerReference w:type="default" r:id="rId22"/>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6C9BA" w14:textId="77777777" w:rsidR="00694B79" w:rsidRDefault="00694B79" w:rsidP="0093205B">
      <w:pPr>
        <w:spacing w:after="0" w:line="240" w:lineRule="auto"/>
      </w:pPr>
      <w:r>
        <w:separator/>
      </w:r>
    </w:p>
  </w:endnote>
  <w:endnote w:type="continuationSeparator" w:id="0">
    <w:p w14:paraId="5D15338F" w14:textId="77777777" w:rsidR="00694B79" w:rsidRDefault="00694B79" w:rsidP="0093205B">
      <w:pPr>
        <w:spacing w:after="0" w:line="240" w:lineRule="auto"/>
      </w:pPr>
      <w:r>
        <w:continuationSeparator/>
      </w:r>
    </w:p>
  </w:endnote>
  <w:endnote w:type="continuationNotice" w:id="1">
    <w:p w14:paraId="5843C69E" w14:textId="77777777" w:rsidR="00694B79" w:rsidRDefault="00694B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rFonts w:ascii="Times New Roman" w:hAnsi="Times New Roman" w:cs="Times New Roman"/>
        <w:noProof/>
      </w:rPr>
    </w:sdtEndPr>
    <w:sdtContent>
      <w:p w14:paraId="75A19C32" w14:textId="404B9329" w:rsidR="00EB5C38" w:rsidRDefault="00272A15" w:rsidP="004770F1">
        <w:pPr>
          <w:pStyle w:val="Footer"/>
        </w:pPr>
        <w:r w:rsidRPr="00B56320">
          <w:rPr>
            <w:rFonts w:ascii="Times New Roman" w:hAnsi="Times New Roman" w:cs="Times New Roman"/>
            <w:sz w:val="20"/>
            <w:szCs w:val="20"/>
          </w:rPr>
          <w:t>©</w:t>
        </w:r>
        <w:r>
          <w:rPr>
            <w:rFonts w:ascii="Times New Roman" w:hAnsi="Times New Roman" w:cs="Times New Roman"/>
            <w:sz w:val="20"/>
            <w:szCs w:val="20"/>
          </w:rPr>
          <w:t xml:space="preserve"> </w:t>
        </w:r>
        <w:r w:rsidR="00442832" w:rsidRPr="00B56320">
          <w:rPr>
            <w:rFonts w:ascii="Times New Roman" w:hAnsi="Times New Roman" w:cs="Times New Roman"/>
            <w:sz w:val="20"/>
            <w:szCs w:val="20"/>
          </w:rPr>
          <w:t>Virginia Department of Education and CTE Resource Center</w:t>
        </w:r>
        <w:r w:rsidR="00442832">
          <w:tab/>
        </w:r>
        <w:r w:rsidR="00F82490">
          <w:tab/>
        </w:r>
        <w:r w:rsidR="00F82490">
          <w:tab/>
        </w:r>
        <w:r w:rsidR="00442832">
          <w:tab/>
        </w:r>
        <w:r w:rsidR="00442832">
          <w:tab/>
        </w:r>
        <w:r w:rsidR="00442832">
          <w:tab/>
        </w:r>
        <w:r w:rsidR="00442832">
          <w:tab/>
        </w:r>
        <w:r w:rsidR="00442832" w:rsidRPr="00EA1CE7">
          <w:rPr>
            <w:rFonts w:ascii="Times New Roman" w:hAnsi="Times New Roman" w:cs="Times New Roman"/>
          </w:rPr>
          <w:fldChar w:fldCharType="begin"/>
        </w:r>
        <w:r w:rsidR="00442832" w:rsidRPr="00EA1CE7">
          <w:rPr>
            <w:rFonts w:ascii="Times New Roman" w:hAnsi="Times New Roman" w:cs="Times New Roman"/>
          </w:rPr>
          <w:instrText xml:space="preserve"> PAGE   \* MERGEFORMAT </w:instrText>
        </w:r>
        <w:r w:rsidR="00442832" w:rsidRPr="00EA1CE7">
          <w:rPr>
            <w:rFonts w:ascii="Times New Roman" w:hAnsi="Times New Roman" w:cs="Times New Roman"/>
          </w:rPr>
          <w:fldChar w:fldCharType="separate"/>
        </w:r>
        <w:r w:rsidR="00442832" w:rsidRPr="00EA1CE7">
          <w:rPr>
            <w:rFonts w:ascii="Times New Roman" w:hAnsi="Times New Roman" w:cs="Times New Roman"/>
            <w:noProof/>
          </w:rPr>
          <w:t>2</w:t>
        </w:r>
        <w:r w:rsidR="00442832" w:rsidRPr="00EA1CE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70725" w14:textId="77777777" w:rsidR="00694B79" w:rsidRDefault="00694B79" w:rsidP="0093205B">
      <w:pPr>
        <w:spacing w:after="0" w:line="240" w:lineRule="auto"/>
      </w:pPr>
      <w:r>
        <w:separator/>
      </w:r>
    </w:p>
  </w:footnote>
  <w:footnote w:type="continuationSeparator" w:id="0">
    <w:p w14:paraId="7880A57D" w14:textId="77777777" w:rsidR="00694B79" w:rsidRDefault="00694B79" w:rsidP="0093205B">
      <w:pPr>
        <w:spacing w:after="0" w:line="240" w:lineRule="auto"/>
      </w:pPr>
      <w:r>
        <w:continuationSeparator/>
      </w:r>
    </w:p>
  </w:footnote>
  <w:footnote w:type="continuationNotice" w:id="1">
    <w:p w14:paraId="5BAA8717" w14:textId="77777777" w:rsidR="00694B79" w:rsidRDefault="00694B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3ED"/>
    <w:multiLevelType w:val="multilevel"/>
    <w:tmpl w:val="20A22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C94D24"/>
    <w:multiLevelType w:val="multilevel"/>
    <w:tmpl w:val="2BC8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124CB0"/>
    <w:multiLevelType w:val="multilevel"/>
    <w:tmpl w:val="6C125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195141"/>
    <w:multiLevelType w:val="multilevel"/>
    <w:tmpl w:val="0534E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D466C"/>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E52A67"/>
    <w:multiLevelType w:val="multilevel"/>
    <w:tmpl w:val="FB96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0E584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3C3844"/>
    <w:multiLevelType w:val="hybridMultilevel"/>
    <w:tmpl w:val="784C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7E2916"/>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222BB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B66C2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60532F"/>
    <w:multiLevelType w:val="hybridMultilevel"/>
    <w:tmpl w:val="EC70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9C5F93"/>
    <w:multiLevelType w:val="multilevel"/>
    <w:tmpl w:val="BE38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BC22A8"/>
    <w:multiLevelType w:val="multilevel"/>
    <w:tmpl w:val="69C89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8B3615"/>
    <w:multiLevelType w:val="multilevel"/>
    <w:tmpl w:val="192C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B7F300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D647AE"/>
    <w:multiLevelType w:val="multilevel"/>
    <w:tmpl w:val="4F04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8E5894"/>
    <w:multiLevelType w:val="multilevel"/>
    <w:tmpl w:val="F3E0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D44380"/>
    <w:multiLevelType w:val="multilevel"/>
    <w:tmpl w:val="823E2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D2C01E0"/>
    <w:multiLevelType w:val="multilevel"/>
    <w:tmpl w:val="34E49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774D78"/>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DAF266A"/>
    <w:multiLevelType w:val="multilevel"/>
    <w:tmpl w:val="55AC055A"/>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E161CDD"/>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E21492A"/>
    <w:multiLevelType w:val="multilevel"/>
    <w:tmpl w:val="1540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24401C"/>
    <w:multiLevelType w:val="hybridMultilevel"/>
    <w:tmpl w:val="8AA0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3B16AB"/>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F79536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FB94F3A"/>
    <w:multiLevelType w:val="multilevel"/>
    <w:tmpl w:val="4076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C80C4A"/>
    <w:multiLevelType w:val="multilevel"/>
    <w:tmpl w:val="34F6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17F668B"/>
    <w:multiLevelType w:val="multilevel"/>
    <w:tmpl w:val="4E1C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1E41624"/>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48740CC"/>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983B53"/>
    <w:multiLevelType w:val="multilevel"/>
    <w:tmpl w:val="5848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4C44A59"/>
    <w:multiLevelType w:val="multilevel"/>
    <w:tmpl w:val="D418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5A8797B"/>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62541D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69C088C"/>
    <w:multiLevelType w:val="multilevel"/>
    <w:tmpl w:val="2C66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70C6C8A"/>
    <w:multiLevelType w:val="multilevel"/>
    <w:tmpl w:val="96607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7F253B2"/>
    <w:multiLevelType w:val="multilevel"/>
    <w:tmpl w:val="514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83553D8"/>
    <w:multiLevelType w:val="multilevel"/>
    <w:tmpl w:val="A162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9895AF1"/>
    <w:multiLevelType w:val="multilevel"/>
    <w:tmpl w:val="4ABC6CB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AC05C34"/>
    <w:multiLevelType w:val="multilevel"/>
    <w:tmpl w:val="14ECD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AFC6C3D"/>
    <w:multiLevelType w:val="multilevel"/>
    <w:tmpl w:val="42F6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BB76094"/>
    <w:multiLevelType w:val="multilevel"/>
    <w:tmpl w:val="B66CE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CA50EBF"/>
    <w:multiLevelType w:val="multilevel"/>
    <w:tmpl w:val="DCFA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D074AD7"/>
    <w:multiLevelType w:val="hybridMultilevel"/>
    <w:tmpl w:val="DFC6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D074B6D"/>
    <w:multiLevelType w:val="multilevel"/>
    <w:tmpl w:val="9088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D2009CC"/>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D864395"/>
    <w:multiLevelType w:val="multilevel"/>
    <w:tmpl w:val="CBA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D9F01CF"/>
    <w:multiLevelType w:val="multilevel"/>
    <w:tmpl w:val="089C8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DB71A56"/>
    <w:multiLevelType w:val="multilevel"/>
    <w:tmpl w:val="2E3C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E0E2AB3"/>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E794FA7"/>
    <w:multiLevelType w:val="multilevel"/>
    <w:tmpl w:val="22D8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EE20B1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EF83C2B"/>
    <w:multiLevelType w:val="multilevel"/>
    <w:tmpl w:val="F7287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EFF65D2"/>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0812346"/>
    <w:multiLevelType w:val="multilevel"/>
    <w:tmpl w:val="C9B8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21B1390"/>
    <w:multiLevelType w:val="multilevel"/>
    <w:tmpl w:val="7B24A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3117B46"/>
    <w:multiLevelType w:val="multilevel"/>
    <w:tmpl w:val="E5EAE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3441B6D"/>
    <w:multiLevelType w:val="multilevel"/>
    <w:tmpl w:val="BBA08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44401BC"/>
    <w:multiLevelType w:val="multilevel"/>
    <w:tmpl w:val="81446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509785B"/>
    <w:multiLevelType w:val="multilevel"/>
    <w:tmpl w:val="04BE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54743DB"/>
    <w:multiLevelType w:val="multilevel"/>
    <w:tmpl w:val="FA6A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5EB6499"/>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6F25535"/>
    <w:multiLevelType w:val="multilevel"/>
    <w:tmpl w:val="1DD0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79F30C1"/>
    <w:multiLevelType w:val="hybridMultilevel"/>
    <w:tmpl w:val="46769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7BF7E47"/>
    <w:multiLevelType w:val="hybridMultilevel"/>
    <w:tmpl w:val="57F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8253FC8"/>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94E3F5A"/>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99E421C"/>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A9B3198"/>
    <w:multiLevelType w:val="multilevel"/>
    <w:tmpl w:val="A0D2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2AE37A03"/>
    <w:multiLevelType w:val="multilevel"/>
    <w:tmpl w:val="4A8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B24417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B9C422D"/>
    <w:multiLevelType w:val="multilevel"/>
    <w:tmpl w:val="FFAC2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BE94E81"/>
    <w:multiLevelType w:val="multilevel"/>
    <w:tmpl w:val="ED3E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C5442AE"/>
    <w:multiLevelType w:val="multilevel"/>
    <w:tmpl w:val="81EA8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DE02A58"/>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DEC6CED"/>
    <w:multiLevelType w:val="multilevel"/>
    <w:tmpl w:val="4332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E384E4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05033B6"/>
    <w:multiLevelType w:val="multilevel"/>
    <w:tmpl w:val="369A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08F2385"/>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0E8786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1CE6E6F"/>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1E443AB"/>
    <w:multiLevelType w:val="multilevel"/>
    <w:tmpl w:val="62780766"/>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21E52FA"/>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3214037"/>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3725C83"/>
    <w:multiLevelType w:val="multilevel"/>
    <w:tmpl w:val="C770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37E3375"/>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4974EF4"/>
    <w:multiLevelType w:val="hybridMultilevel"/>
    <w:tmpl w:val="761C9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4A43687"/>
    <w:multiLevelType w:val="multilevel"/>
    <w:tmpl w:val="417C8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4BD638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34FD1077"/>
    <w:multiLevelType w:val="multilevel"/>
    <w:tmpl w:val="B486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5E31124"/>
    <w:multiLevelType w:val="multilevel"/>
    <w:tmpl w:val="A630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370F7BD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7296607"/>
    <w:multiLevelType w:val="multilevel"/>
    <w:tmpl w:val="AD1A3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86E04C9"/>
    <w:multiLevelType w:val="multilevel"/>
    <w:tmpl w:val="A5DEA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AB0235A"/>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B2C545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B463AC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3C216D7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C6C2EC0"/>
    <w:multiLevelType w:val="multilevel"/>
    <w:tmpl w:val="58F4F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3CAB2EF0"/>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D98362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E3D678C"/>
    <w:multiLevelType w:val="multilevel"/>
    <w:tmpl w:val="6B669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E557D69"/>
    <w:multiLevelType w:val="multilevel"/>
    <w:tmpl w:val="F386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F93270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3FE43FDD"/>
    <w:multiLevelType w:val="multilevel"/>
    <w:tmpl w:val="995E3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09D0F9D"/>
    <w:multiLevelType w:val="multilevel"/>
    <w:tmpl w:val="6520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17C65D8"/>
    <w:multiLevelType w:val="multilevel"/>
    <w:tmpl w:val="DE1E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2767130"/>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37E6EFF"/>
    <w:multiLevelType w:val="hybridMultilevel"/>
    <w:tmpl w:val="0A62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3DE5B61"/>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4996911"/>
    <w:multiLevelType w:val="multilevel"/>
    <w:tmpl w:val="E624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4BB76F9"/>
    <w:multiLevelType w:val="multilevel"/>
    <w:tmpl w:val="DC54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54B1FE9"/>
    <w:multiLevelType w:val="multilevel"/>
    <w:tmpl w:val="E064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8082B52"/>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8936544"/>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89D751A"/>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8AD4C7C"/>
    <w:multiLevelType w:val="multilevel"/>
    <w:tmpl w:val="F9D61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8AF18E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98950F8"/>
    <w:multiLevelType w:val="multilevel"/>
    <w:tmpl w:val="E4DC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A7D66FD"/>
    <w:multiLevelType w:val="multilevel"/>
    <w:tmpl w:val="89D8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B0C5ECF"/>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C1E70EB"/>
    <w:multiLevelType w:val="multilevel"/>
    <w:tmpl w:val="0CEC24E8"/>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CD838EB"/>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D004EA2"/>
    <w:multiLevelType w:val="multilevel"/>
    <w:tmpl w:val="B32EA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D3C4468"/>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D870602"/>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4DE45E83"/>
    <w:multiLevelType w:val="multilevel"/>
    <w:tmpl w:val="1298D5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4F164445"/>
    <w:multiLevelType w:val="multilevel"/>
    <w:tmpl w:val="BA32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F42646A"/>
    <w:multiLevelType w:val="hybridMultilevel"/>
    <w:tmpl w:val="17243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4F6C3B5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0271EDC"/>
    <w:multiLevelType w:val="hybridMultilevel"/>
    <w:tmpl w:val="07D4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02D221C"/>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067341A"/>
    <w:multiLevelType w:val="multilevel"/>
    <w:tmpl w:val="20EAF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0E76BF3"/>
    <w:multiLevelType w:val="multilevel"/>
    <w:tmpl w:val="34B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20B2470"/>
    <w:multiLevelType w:val="multilevel"/>
    <w:tmpl w:val="1D56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31213DD"/>
    <w:multiLevelType w:val="multilevel"/>
    <w:tmpl w:val="68B0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405073D"/>
    <w:multiLevelType w:val="multilevel"/>
    <w:tmpl w:val="A206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53C3380"/>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6357A98"/>
    <w:multiLevelType w:val="multilevel"/>
    <w:tmpl w:val="B6E2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71D2DAC"/>
    <w:multiLevelType w:val="multilevel"/>
    <w:tmpl w:val="B2A4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7DD0E5B"/>
    <w:multiLevelType w:val="multilevel"/>
    <w:tmpl w:val="CA9C3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84C1D38"/>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89525A9"/>
    <w:multiLevelType w:val="multilevel"/>
    <w:tmpl w:val="27BCAC3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9861FE0"/>
    <w:multiLevelType w:val="multilevel"/>
    <w:tmpl w:val="FAC62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A6805BC"/>
    <w:multiLevelType w:val="hybridMultilevel"/>
    <w:tmpl w:val="3FB4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A7B5730"/>
    <w:multiLevelType w:val="multilevel"/>
    <w:tmpl w:val="2440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A831BAD"/>
    <w:multiLevelType w:val="multilevel"/>
    <w:tmpl w:val="00227FB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B062E0F"/>
    <w:multiLevelType w:val="multilevel"/>
    <w:tmpl w:val="79DE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B412564"/>
    <w:multiLevelType w:val="multilevel"/>
    <w:tmpl w:val="5282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D043995"/>
    <w:multiLevelType w:val="multilevel"/>
    <w:tmpl w:val="B392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D9C799A"/>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DA82F44"/>
    <w:multiLevelType w:val="multilevel"/>
    <w:tmpl w:val="EF14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5E896F73"/>
    <w:multiLevelType w:val="multilevel"/>
    <w:tmpl w:val="745690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5F46401D"/>
    <w:multiLevelType w:val="multilevel"/>
    <w:tmpl w:val="AF26E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5FF63035"/>
    <w:multiLevelType w:val="multilevel"/>
    <w:tmpl w:val="16C25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02D685C"/>
    <w:multiLevelType w:val="multilevel"/>
    <w:tmpl w:val="B4F83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0A26CA8"/>
    <w:multiLevelType w:val="multilevel"/>
    <w:tmpl w:val="35880524"/>
    <w:lvl w:ilvl="0">
      <w:start w:val="1"/>
      <w:numFmt w:val="bullet"/>
      <w:lvlText w:val=""/>
      <w:lvlJc w:val="left"/>
      <w:pPr>
        <w:tabs>
          <w:tab w:val="num" w:pos="720"/>
        </w:tabs>
        <w:ind w:left="720" w:hanging="360"/>
      </w:pPr>
      <w:rPr>
        <w:rFonts w:ascii="Symbol" w:hAnsi="Symbol" w:hint="default"/>
        <w:sz w:val="20"/>
      </w:rPr>
    </w:lvl>
    <w:lvl w:ilvl="1">
      <w:start w:val="7"/>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0CA745E"/>
    <w:multiLevelType w:val="multilevel"/>
    <w:tmpl w:val="FD08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29835C2"/>
    <w:multiLevelType w:val="multilevel"/>
    <w:tmpl w:val="3B72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4707A97"/>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4D459EF"/>
    <w:multiLevelType w:val="multilevel"/>
    <w:tmpl w:val="DB2E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5524287"/>
    <w:multiLevelType w:val="multilevel"/>
    <w:tmpl w:val="D188E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58B61D3"/>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5C750B5"/>
    <w:multiLevelType w:val="multilevel"/>
    <w:tmpl w:val="D7963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5DA29B9"/>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BE635D"/>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6D07591"/>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7B025B3"/>
    <w:multiLevelType w:val="multilevel"/>
    <w:tmpl w:val="087C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7B26E84"/>
    <w:multiLevelType w:val="multilevel"/>
    <w:tmpl w:val="1A3A7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91F16AF"/>
    <w:multiLevelType w:val="hybridMultilevel"/>
    <w:tmpl w:val="E26C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9757057"/>
    <w:multiLevelType w:val="multilevel"/>
    <w:tmpl w:val="30F44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9826137"/>
    <w:multiLevelType w:val="multilevel"/>
    <w:tmpl w:val="86F6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9DD0A0C"/>
    <w:multiLevelType w:val="multilevel"/>
    <w:tmpl w:val="612AE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9E53504"/>
    <w:multiLevelType w:val="multilevel"/>
    <w:tmpl w:val="110A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A4D654C"/>
    <w:multiLevelType w:val="multilevel"/>
    <w:tmpl w:val="C7EAE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A55086C"/>
    <w:multiLevelType w:val="multilevel"/>
    <w:tmpl w:val="96F6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A737F6C"/>
    <w:multiLevelType w:val="multilevel"/>
    <w:tmpl w:val="04FC8952"/>
    <w:lvl w:ilvl="0">
      <w:start w:val="12"/>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393D4D"/>
    <w:multiLevelType w:val="multilevel"/>
    <w:tmpl w:val="051C7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B562127"/>
    <w:multiLevelType w:val="multilevel"/>
    <w:tmpl w:val="C00659D0"/>
    <w:lvl w:ilvl="0">
      <w:start w:val="12"/>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360" w:hanging="360"/>
      </w:pPr>
      <w:rPr>
        <w:rFonts w:hint="default"/>
      </w:rPr>
    </w:lvl>
    <w:lvl w:ilvl="2">
      <w:start w:val="6"/>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C276FB3"/>
    <w:multiLevelType w:val="multilevel"/>
    <w:tmpl w:val="D7F21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6CED2099"/>
    <w:multiLevelType w:val="multilevel"/>
    <w:tmpl w:val="87E6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6D702BFD"/>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DB92D39"/>
    <w:multiLevelType w:val="multilevel"/>
    <w:tmpl w:val="4314E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6DC618A4"/>
    <w:multiLevelType w:val="multilevel"/>
    <w:tmpl w:val="25E88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6E1C74A9"/>
    <w:multiLevelType w:val="multilevel"/>
    <w:tmpl w:val="3F32F44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6E592D47"/>
    <w:multiLevelType w:val="multilevel"/>
    <w:tmpl w:val="76BA3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6F3B7CE2"/>
    <w:multiLevelType w:val="multilevel"/>
    <w:tmpl w:val="8FE257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6F5F6FBE"/>
    <w:multiLevelType w:val="multilevel"/>
    <w:tmpl w:val="211CA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6FFC710B"/>
    <w:multiLevelType w:val="multilevel"/>
    <w:tmpl w:val="F056C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05C4054"/>
    <w:multiLevelType w:val="multilevel"/>
    <w:tmpl w:val="26F60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14C446E"/>
    <w:multiLevelType w:val="multilevel"/>
    <w:tmpl w:val="FD0409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3804796"/>
    <w:multiLevelType w:val="multilevel"/>
    <w:tmpl w:val="171A9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38E5DDB"/>
    <w:multiLevelType w:val="multilevel"/>
    <w:tmpl w:val="BD12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69635BF"/>
    <w:multiLevelType w:val="multilevel"/>
    <w:tmpl w:val="C014739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98599E"/>
    <w:multiLevelType w:val="multilevel"/>
    <w:tmpl w:val="9428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7A013E1"/>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8C31DD8"/>
    <w:multiLevelType w:val="multilevel"/>
    <w:tmpl w:val="389A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98110A5"/>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A1E3167"/>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A5F576D"/>
    <w:multiLevelType w:val="multilevel"/>
    <w:tmpl w:val="C07273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BC225D2"/>
    <w:multiLevelType w:val="multilevel"/>
    <w:tmpl w:val="51A0B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CAB0882"/>
    <w:multiLevelType w:val="multilevel"/>
    <w:tmpl w:val="2E4C8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D6A165E"/>
    <w:multiLevelType w:val="multilevel"/>
    <w:tmpl w:val="7B96A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DEB003C"/>
    <w:multiLevelType w:val="multilevel"/>
    <w:tmpl w:val="7E04F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E8B6B8F"/>
    <w:multiLevelType w:val="multilevel"/>
    <w:tmpl w:val="5430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E9D1077"/>
    <w:multiLevelType w:val="multilevel"/>
    <w:tmpl w:val="6DACEC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36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46829815">
    <w:abstractNumId w:val="33"/>
  </w:num>
  <w:num w:numId="2" w16cid:durableId="1804345033">
    <w:abstractNumId w:val="124"/>
  </w:num>
  <w:num w:numId="3" w16cid:durableId="394165248">
    <w:abstractNumId w:val="102"/>
  </w:num>
  <w:num w:numId="4" w16cid:durableId="1840151600">
    <w:abstractNumId w:val="16"/>
  </w:num>
  <w:num w:numId="5" w16cid:durableId="690492436">
    <w:abstractNumId w:val="201"/>
  </w:num>
  <w:num w:numId="6" w16cid:durableId="259073124">
    <w:abstractNumId w:val="205"/>
  </w:num>
  <w:num w:numId="7" w16cid:durableId="551428932">
    <w:abstractNumId w:val="52"/>
  </w:num>
  <w:num w:numId="8" w16cid:durableId="1463494609">
    <w:abstractNumId w:val="1"/>
  </w:num>
  <w:num w:numId="9" w16cid:durableId="64886810">
    <w:abstractNumId w:val="88"/>
  </w:num>
  <w:num w:numId="10" w16cid:durableId="294994512">
    <w:abstractNumId w:val="193"/>
  </w:num>
  <w:num w:numId="11" w16cid:durableId="507863416">
    <w:abstractNumId w:val="145"/>
  </w:num>
  <w:num w:numId="12" w16cid:durableId="79261217">
    <w:abstractNumId w:val="196"/>
  </w:num>
  <w:num w:numId="13" w16cid:durableId="1115096353">
    <w:abstractNumId w:val="163"/>
  </w:num>
  <w:num w:numId="14" w16cid:durableId="451558875">
    <w:abstractNumId w:val="37"/>
  </w:num>
  <w:num w:numId="15" w16cid:durableId="1850676273">
    <w:abstractNumId w:val="59"/>
  </w:num>
  <w:num w:numId="16" w16cid:durableId="327749799">
    <w:abstractNumId w:val="199"/>
  </w:num>
  <w:num w:numId="17" w16cid:durableId="132799313">
    <w:abstractNumId w:val="75"/>
  </w:num>
  <w:num w:numId="18" w16cid:durableId="97608728">
    <w:abstractNumId w:val="150"/>
  </w:num>
  <w:num w:numId="19" w16cid:durableId="384720648">
    <w:abstractNumId w:val="60"/>
  </w:num>
  <w:num w:numId="20" w16cid:durableId="1880818908">
    <w:abstractNumId w:val="168"/>
  </w:num>
  <w:num w:numId="21" w16cid:durableId="1327368718">
    <w:abstractNumId w:val="178"/>
  </w:num>
  <w:num w:numId="22" w16cid:durableId="1901164946">
    <w:abstractNumId w:val="156"/>
  </w:num>
  <w:num w:numId="23" w16cid:durableId="820073227">
    <w:abstractNumId w:val="143"/>
  </w:num>
  <w:num w:numId="24" w16cid:durableId="1718894951">
    <w:abstractNumId w:val="77"/>
  </w:num>
  <w:num w:numId="25" w16cid:durableId="426537308">
    <w:abstractNumId w:val="195"/>
  </w:num>
  <w:num w:numId="26" w16cid:durableId="291832680">
    <w:abstractNumId w:val="187"/>
  </w:num>
  <w:num w:numId="27" w16cid:durableId="630135124">
    <w:abstractNumId w:val="114"/>
  </w:num>
  <w:num w:numId="28" w16cid:durableId="1259677673">
    <w:abstractNumId w:val="44"/>
  </w:num>
  <w:num w:numId="29" w16cid:durableId="527177555">
    <w:abstractNumId w:val="139"/>
  </w:num>
  <w:num w:numId="30" w16cid:durableId="1123235062">
    <w:abstractNumId w:val="207"/>
  </w:num>
  <w:num w:numId="31" w16cid:durableId="830368511">
    <w:abstractNumId w:val="17"/>
  </w:num>
  <w:num w:numId="32" w16cid:durableId="1034620400">
    <w:abstractNumId w:val="197"/>
  </w:num>
  <w:num w:numId="33" w16cid:durableId="288821904">
    <w:abstractNumId w:val="96"/>
  </w:num>
  <w:num w:numId="34" w16cid:durableId="1485733408">
    <w:abstractNumId w:val="23"/>
  </w:num>
  <w:num w:numId="35" w16cid:durableId="1489394099">
    <w:abstractNumId w:val="46"/>
  </w:num>
  <w:num w:numId="36" w16cid:durableId="144931033">
    <w:abstractNumId w:val="5"/>
  </w:num>
  <w:num w:numId="37" w16cid:durableId="725839683">
    <w:abstractNumId w:val="54"/>
  </w:num>
  <w:num w:numId="38" w16cid:durableId="1635479598">
    <w:abstractNumId w:val="42"/>
  </w:num>
  <w:num w:numId="39" w16cid:durableId="1996444681">
    <w:abstractNumId w:val="108"/>
  </w:num>
  <w:num w:numId="40" w16cid:durableId="710423917">
    <w:abstractNumId w:val="105"/>
  </w:num>
  <w:num w:numId="41" w16cid:durableId="1402481525">
    <w:abstractNumId w:val="158"/>
  </w:num>
  <w:num w:numId="42" w16cid:durableId="1544487139">
    <w:abstractNumId w:val="0"/>
  </w:num>
  <w:num w:numId="43" w16cid:durableId="1908299613">
    <w:abstractNumId w:val="63"/>
  </w:num>
  <w:num w:numId="44" w16cid:durableId="1999379280">
    <w:abstractNumId w:val="2"/>
  </w:num>
  <w:num w:numId="45" w16cid:durableId="597834645">
    <w:abstractNumId w:val="110"/>
  </w:num>
  <w:num w:numId="46" w16cid:durableId="590238623">
    <w:abstractNumId w:val="140"/>
  </w:num>
  <w:num w:numId="47" w16cid:durableId="998000585">
    <w:abstractNumId w:val="172"/>
  </w:num>
  <w:num w:numId="48" w16cid:durableId="1280450781">
    <w:abstractNumId w:val="165"/>
  </w:num>
  <w:num w:numId="49" w16cid:durableId="278687547">
    <w:abstractNumId w:val="184"/>
  </w:num>
  <w:num w:numId="50" w16cid:durableId="578710072">
    <w:abstractNumId w:val="209"/>
  </w:num>
  <w:num w:numId="51" w16cid:durableId="902644871">
    <w:abstractNumId w:val="116"/>
  </w:num>
  <w:num w:numId="52" w16cid:durableId="127623847">
    <w:abstractNumId w:val="57"/>
  </w:num>
  <w:num w:numId="53" w16cid:durableId="254020449">
    <w:abstractNumId w:val="208"/>
  </w:num>
  <w:num w:numId="54" w16cid:durableId="1658221124">
    <w:abstractNumId w:val="12"/>
  </w:num>
  <w:num w:numId="55" w16cid:durableId="1533565779">
    <w:abstractNumId w:val="162"/>
  </w:num>
  <w:num w:numId="56" w16cid:durableId="991640452">
    <w:abstractNumId w:val="43"/>
  </w:num>
  <w:num w:numId="57" w16cid:durableId="1568489170">
    <w:abstractNumId w:val="94"/>
  </w:num>
  <w:num w:numId="58" w16cid:durableId="1097021230">
    <w:abstractNumId w:val="93"/>
  </w:num>
  <w:num w:numId="59" w16cid:durableId="1594439690">
    <w:abstractNumId w:val="14"/>
  </w:num>
  <w:num w:numId="60" w16cid:durableId="399867827">
    <w:abstractNumId w:val="32"/>
  </w:num>
  <w:num w:numId="61" w16cid:durableId="633559201">
    <w:abstractNumId w:val="106"/>
  </w:num>
  <w:num w:numId="62" w16cid:durableId="1059943176">
    <w:abstractNumId w:val="76"/>
  </w:num>
  <w:num w:numId="63" w16cid:durableId="1861317232">
    <w:abstractNumId w:val="173"/>
  </w:num>
  <w:num w:numId="64" w16cid:durableId="1026718228">
    <w:abstractNumId w:val="179"/>
  </w:num>
  <w:num w:numId="65" w16cid:durableId="999046225">
    <w:abstractNumId w:val="81"/>
  </w:num>
  <w:num w:numId="66" w16cid:durableId="410926740">
    <w:abstractNumId w:val="18"/>
  </w:num>
  <w:num w:numId="67" w16cid:durableId="534779616">
    <w:abstractNumId w:val="166"/>
  </w:num>
  <w:num w:numId="68" w16cid:durableId="601835655">
    <w:abstractNumId w:val="206"/>
  </w:num>
  <w:num w:numId="69" w16cid:durableId="929508913">
    <w:abstractNumId w:val="36"/>
  </w:num>
  <w:num w:numId="70" w16cid:durableId="507673137">
    <w:abstractNumId w:val="3"/>
  </w:num>
  <w:num w:numId="71" w16cid:durableId="537813612">
    <w:abstractNumId w:val="91"/>
  </w:num>
  <w:num w:numId="72" w16cid:durableId="1149713857">
    <w:abstractNumId w:val="176"/>
  </w:num>
  <w:num w:numId="73" w16cid:durableId="1993752711">
    <w:abstractNumId w:val="137"/>
  </w:num>
  <w:num w:numId="74" w16cid:durableId="501286254">
    <w:abstractNumId w:val="191"/>
  </w:num>
  <w:num w:numId="75" w16cid:durableId="362828325">
    <w:abstractNumId w:val="182"/>
  </w:num>
  <w:num w:numId="76" w16cid:durableId="989284926">
    <w:abstractNumId w:val="38"/>
  </w:num>
  <w:num w:numId="77" w16cid:durableId="197936256">
    <w:abstractNumId w:val="50"/>
  </w:num>
  <w:num w:numId="78" w16cid:durableId="1848397659">
    <w:abstractNumId w:val="48"/>
  </w:num>
  <w:num w:numId="79" w16cid:durableId="608582036">
    <w:abstractNumId w:val="190"/>
  </w:num>
  <w:num w:numId="80" w16cid:durableId="1108113044">
    <w:abstractNumId w:val="180"/>
  </w:num>
  <w:num w:numId="81" w16cid:durableId="594168658">
    <w:abstractNumId w:val="61"/>
  </w:num>
  <w:num w:numId="82" w16cid:durableId="1749964960">
    <w:abstractNumId w:val="115"/>
  </w:num>
  <w:num w:numId="83" w16cid:durableId="1144002749">
    <w:abstractNumId w:val="160"/>
  </w:num>
  <w:num w:numId="84" w16cid:durableId="1392533450">
    <w:abstractNumId w:val="41"/>
  </w:num>
  <w:num w:numId="85" w16cid:durableId="1829131750">
    <w:abstractNumId w:val="144"/>
  </w:num>
  <w:num w:numId="86" w16cid:durableId="1872499264">
    <w:abstractNumId w:val="159"/>
  </w:num>
  <w:num w:numId="87" w16cid:durableId="320354995">
    <w:abstractNumId w:val="28"/>
  </w:num>
  <w:num w:numId="88" w16cid:durableId="487134642">
    <w:abstractNumId w:val="154"/>
  </w:num>
  <w:num w:numId="89" w16cid:durableId="2128694435">
    <w:abstractNumId w:val="153"/>
  </w:num>
  <w:num w:numId="90" w16cid:durableId="756824949">
    <w:abstractNumId w:val="19"/>
  </w:num>
  <w:num w:numId="91" w16cid:durableId="1909656021">
    <w:abstractNumId w:val="109"/>
  </w:num>
  <w:num w:numId="92" w16cid:durableId="1743066776">
    <w:abstractNumId w:val="29"/>
  </w:num>
  <w:num w:numId="93" w16cid:durableId="1015037512">
    <w:abstractNumId w:val="192"/>
  </w:num>
  <w:num w:numId="94" w16cid:durableId="1571772654">
    <w:abstractNumId w:val="13"/>
  </w:num>
  <w:num w:numId="95" w16cid:durableId="71047216">
    <w:abstractNumId w:val="141"/>
  </w:num>
  <w:num w:numId="96" w16cid:durableId="1917746503">
    <w:abstractNumId w:val="148"/>
  </w:num>
  <w:num w:numId="97" w16cid:durableId="202446759">
    <w:abstractNumId w:val="39"/>
  </w:num>
  <w:num w:numId="98" w16cid:durableId="833690680">
    <w:abstractNumId w:val="72"/>
  </w:num>
  <w:num w:numId="99" w16cid:durableId="17700661">
    <w:abstractNumId w:val="27"/>
  </w:num>
  <w:num w:numId="100" w16cid:durableId="544022265">
    <w:abstractNumId w:val="194"/>
  </w:num>
  <w:num w:numId="101" w16cid:durableId="1161656651">
    <w:abstractNumId w:val="65"/>
  </w:num>
  <w:num w:numId="102" w16cid:durableId="1188104076">
    <w:abstractNumId w:val="185"/>
  </w:num>
  <w:num w:numId="103" w16cid:durableId="240798566">
    <w:abstractNumId w:val="121"/>
  </w:num>
  <w:num w:numId="104" w16cid:durableId="891117045">
    <w:abstractNumId w:val="177"/>
  </w:num>
  <w:num w:numId="105" w16cid:durableId="573198169">
    <w:abstractNumId w:val="128"/>
  </w:num>
  <w:num w:numId="106" w16cid:durableId="1340691230">
    <w:abstractNumId w:val="62"/>
  </w:num>
  <w:num w:numId="107" w16cid:durableId="334069017">
    <w:abstractNumId w:val="175"/>
  </w:num>
  <w:num w:numId="108" w16cid:durableId="1900478601">
    <w:abstractNumId w:val="58"/>
  </w:num>
  <w:num w:numId="109" w16cid:durableId="780103576">
    <w:abstractNumId w:val="49"/>
  </w:num>
  <w:num w:numId="110" w16cid:durableId="1464883069">
    <w:abstractNumId w:val="45"/>
  </w:num>
  <w:num w:numId="111" w16cid:durableId="739792074">
    <w:abstractNumId w:val="7"/>
  </w:num>
  <w:num w:numId="112" w16cid:durableId="219554865">
    <w:abstractNumId w:val="188"/>
  </w:num>
  <w:num w:numId="113" w16cid:durableId="783958020">
    <w:abstractNumId w:val="79"/>
  </w:num>
  <w:num w:numId="114" w16cid:durableId="163670683">
    <w:abstractNumId w:val="11"/>
  </w:num>
  <w:num w:numId="115" w16cid:durableId="1489327788">
    <w:abstractNumId w:val="112"/>
  </w:num>
  <w:num w:numId="116" w16cid:durableId="257060675">
    <w:abstractNumId w:val="132"/>
  </w:num>
  <w:num w:numId="117" w16cid:durableId="1447312117">
    <w:abstractNumId w:val="131"/>
  </w:num>
  <w:num w:numId="118" w16cid:durableId="844828564">
    <w:abstractNumId w:val="123"/>
  </w:num>
  <w:num w:numId="119" w16cid:durableId="126821419">
    <w:abstractNumId w:val="97"/>
  </w:num>
  <w:num w:numId="120" w16cid:durableId="2061126571">
    <w:abstractNumId w:val="138"/>
  </w:num>
  <w:num w:numId="121" w16cid:durableId="562715129">
    <w:abstractNumId w:val="152"/>
  </w:num>
  <w:num w:numId="122" w16cid:durableId="1012609160">
    <w:abstractNumId w:val="73"/>
  </w:num>
  <w:num w:numId="123" w16cid:durableId="773672122">
    <w:abstractNumId w:val="135"/>
  </w:num>
  <w:num w:numId="124" w16cid:durableId="2119836377">
    <w:abstractNumId w:val="24"/>
  </w:num>
  <w:num w:numId="125" w16cid:durableId="1238053098">
    <w:abstractNumId w:val="90"/>
  </w:num>
  <w:num w:numId="126" w16cid:durableId="1974827740">
    <w:abstractNumId w:val="66"/>
  </w:num>
  <w:num w:numId="127" w16cid:durableId="2047901582">
    <w:abstractNumId w:val="133"/>
  </w:num>
  <w:num w:numId="128" w16cid:durableId="730346214">
    <w:abstractNumId w:val="174"/>
  </w:num>
  <w:num w:numId="129" w16cid:durableId="931280137">
    <w:abstractNumId w:val="164"/>
  </w:num>
  <w:num w:numId="130" w16cid:durableId="1220021525">
    <w:abstractNumId w:val="80"/>
  </w:num>
  <w:num w:numId="131" w16cid:durableId="1434010722">
    <w:abstractNumId w:val="25"/>
  </w:num>
  <w:num w:numId="132" w16cid:durableId="1708677522">
    <w:abstractNumId w:val="155"/>
  </w:num>
  <w:num w:numId="133" w16cid:durableId="1585407481">
    <w:abstractNumId w:val="157"/>
  </w:num>
  <w:num w:numId="134" w16cid:durableId="793641832">
    <w:abstractNumId w:val="126"/>
  </w:num>
  <w:num w:numId="135" w16cid:durableId="832531295">
    <w:abstractNumId w:val="170"/>
  </w:num>
  <w:num w:numId="136" w16cid:durableId="1168670682">
    <w:abstractNumId w:val="120"/>
  </w:num>
  <w:num w:numId="137" w16cid:durableId="1806662175">
    <w:abstractNumId w:val="55"/>
  </w:num>
  <w:num w:numId="138" w16cid:durableId="1463885754">
    <w:abstractNumId w:val="113"/>
  </w:num>
  <w:num w:numId="139" w16cid:durableId="2077628911">
    <w:abstractNumId w:val="8"/>
  </w:num>
  <w:num w:numId="140" w16cid:durableId="1018460220">
    <w:abstractNumId w:val="204"/>
  </w:num>
  <w:num w:numId="141" w16cid:durableId="718626983">
    <w:abstractNumId w:val="82"/>
  </w:num>
  <w:num w:numId="142" w16cid:durableId="1731415612">
    <w:abstractNumId w:val="84"/>
  </w:num>
  <w:num w:numId="143" w16cid:durableId="1138456130">
    <w:abstractNumId w:val="10"/>
  </w:num>
  <w:num w:numId="144" w16cid:durableId="2099326592">
    <w:abstractNumId w:val="203"/>
  </w:num>
  <w:num w:numId="145" w16cid:durableId="676540034">
    <w:abstractNumId w:val="161"/>
  </w:num>
  <w:num w:numId="146" w16cid:durableId="417485641">
    <w:abstractNumId w:val="171"/>
  </w:num>
  <w:num w:numId="147" w16cid:durableId="1675841774">
    <w:abstractNumId w:val="4"/>
  </w:num>
  <w:num w:numId="148" w16cid:durableId="440534438">
    <w:abstractNumId w:val="30"/>
  </w:num>
  <w:num w:numId="149" w16cid:durableId="164901779">
    <w:abstractNumId w:val="111"/>
  </w:num>
  <w:num w:numId="150" w16cid:durableId="1649703605">
    <w:abstractNumId w:val="71"/>
  </w:num>
  <w:num w:numId="151" w16cid:durableId="1139149173">
    <w:abstractNumId w:val="202"/>
  </w:num>
  <w:num w:numId="152" w16cid:durableId="2013531501">
    <w:abstractNumId w:val="86"/>
  </w:num>
  <w:num w:numId="153" w16cid:durableId="550652427">
    <w:abstractNumId w:val="101"/>
  </w:num>
  <w:num w:numId="154" w16cid:durableId="761494724">
    <w:abstractNumId w:val="9"/>
  </w:num>
  <w:num w:numId="155" w16cid:durableId="1316228891">
    <w:abstractNumId w:val="186"/>
  </w:num>
  <w:num w:numId="156" w16cid:durableId="725908580">
    <w:abstractNumId w:val="136"/>
  </w:num>
  <w:num w:numId="157" w16cid:durableId="1579247193">
    <w:abstractNumId w:val="122"/>
  </w:num>
  <w:num w:numId="158" w16cid:durableId="488012113">
    <w:abstractNumId w:val="130"/>
  </w:num>
  <w:num w:numId="159" w16cid:durableId="1069962251">
    <w:abstractNumId w:val="6"/>
  </w:num>
  <w:num w:numId="160" w16cid:durableId="2023627789">
    <w:abstractNumId w:val="103"/>
  </w:num>
  <w:num w:numId="161" w16cid:durableId="357584413">
    <w:abstractNumId w:val="107"/>
  </w:num>
  <w:num w:numId="162" w16cid:durableId="2102792948">
    <w:abstractNumId w:val="64"/>
  </w:num>
  <w:num w:numId="163" w16cid:durableId="1673557472">
    <w:abstractNumId w:val="142"/>
  </w:num>
  <w:num w:numId="164" w16cid:durableId="802505029">
    <w:abstractNumId w:val="146"/>
  </w:num>
  <w:num w:numId="165" w16cid:durableId="1110852886">
    <w:abstractNumId w:val="89"/>
  </w:num>
  <w:num w:numId="166" w16cid:durableId="1357544044">
    <w:abstractNumId w:val="210"/>
  </w:num>
  <w:num w:numId="167" w16cid:durableId="972758270">
    <w:abstractNumId w:val="26"/>
  </w:num>
  <w:num w:numId="168" w16cid:durableId="1557471600">
    <w:abstractNumId w:val="104"/>
  </w:num>
  <w:num w:numId="169" w16cid:durableId="1251741396">
    <w:abstractNumId w:val="200"/>
  </w:num>
  <w:num w:numId="170" w16cid:durableId="1647472196">
    <w:abstractNumId w:val="98"/>
  </w:num>
  <w:num w:numId="171" w16cid:durableId="1656834508">
    <w:abstractNumId w:val="169"/>
  </w:num>
  <w:num w:numId="172" w16cid:durableId="1820613438">
    <w:abstractNumId w:val="74"/>
  </w:num>
  <w:num w:numId="173" w16cid:durableId="1612660596">
    <w:abstractNumId w:val="21"/>
  </w:num>
  <w:num w:numId="174" w16cid:durableId="43214916">
    <w:abstractNumId w:val="83"/>
  </w:num>
  <w:num w:numId="175" w16cid:durableId="1213157439">
    <w:abstractNumId w:val="92"/>
  </w:num>
  <w:num w:numId="176" w16cid:durableId="1957449304">
    <w:abstractNumId w:val="151"/>
  </w:num>
  <w:num w:numId="177" w16cid:durableId="1048870398">
    <w:abstractNumId w:val="119"/>
  </w:num>
  <w:num w:numId="178" w16cid:durableId="1058359461">
    <w:abstractNumId w:val="127"/>
  </w:num>
  <w:num w:numId="179" w16cid:durableId="806314908">
    <w:abstractNumId w:val="78"/>
  </w:num>
  <w:num w:numId="180" w16cid:durableId="78526863">
    <w:abstractNumId w:val="134"/>
  </w:num>
  <w:num w:numId="181" w16cid:durableId="1334188419">
    <w:abstractNumId w:val="35"/>
  </w:num>
  <w:num w:numId="182" w16cid:durableId="1363020037">
    <w:abstractNumId w:val="95"/>
  </w:num>
  <w:num w:numId="183" w16cid:durableId="1117286844">
    <w:abstractNumId w:val="51"/>
  </w:num>
  <w:num w:numId="184" w16cid:durableId="1813400442">
    <w:abstractNumId w:val="118"/>
  </w:num>
  <w:num w:numId="185" w16cid:durableId="1313171058">
    <w:abstractNumId w:val="181"/>
  </w:num>
  <w:num w:numId="186" w16cid:durableId="2110462043">
    <w:abstractNumId w:val="129"/>
  </w:num>
  <w:num w:numId="187" w16cid:durableId="1613973024">
    <w:abstractNumId w:val="99"/>
  </w:num>
  <w:num w:numId="188" w16cid:durableId="870000676">
    <w:abstractNumId w:val="34"/>
  </w:num>
  <w:num w:numId="189" w16cid:durableId="352999204">
    <w:abstractNumId w:val="183"/>
  </w:num>
  <w:num w:numId="190" w16cid:durableId="1004674412">
    <w:abstractNumId w:val="87"/>
  </w:num>
  <w:num w:numId="191" w16cid:durableId="243758862">
    <w:abstractNumId w:val="68"/>
  </w:num>
  <w:num w:numId="192" w16cid:durableId="932933495">
    <w:abstractNumId w:val="100"/>
  </w:num>
  <w:num w:numId="193" w16cid:durableId="1529610971">
    <w:abstractNumId w:val="53"/>
  </w:num>
  <w:num w:numId="194" w16cid:durableId="460729151">
    <w:abstractNumId w:val="70"/>
  </w:num>
  <w:num w:numId="195" w16cid:durableId="247202902">
    <w:abstractNumId w:val="47"/>
  </w:num>
  <w:num w:numId="196" w16cid:durableId="1707676246">
    <w:abstractNumId w:val="125"/>
  </w:num>
  <w:num w:numId="197" w16cid:durableId="147019317">
    <w:abstractNumId w:val="22"/>
  </w:num>
  <w:num w:numId="198" w16cid:durableId="464465041">
    <w:abstractNumId w:val="31"/>
  </w:num>
  <w:num w:numId="199" w16cid:durableId="1525709028">
    <w:abstractNumId w:val="15"/>
  </w:num>
  <w:num w:numId="200" w16cid:durableId="1878349108">
    <w:abstractNumId w:val="198"/>
  </w:num>
  <w:num w:numId="201" w16cid:durableId="724716507">
    <w:abstractNumId w:val="167"/>
  </w:num>
  <w:num w:numId="202" w16cid:durableId="1924561214">
    <w:abstractNumId w:val="40"/>
  </w:num>
  <w:num w:numId="203" w16cid:durableId="1180045563">
    <w:abstractNumId w:val="189"/>
  </w:num>
  <w:num w:numId="204" w16cid:durableId="1188787515">
    <w:abstractNumId w:val="85"/>
  </w:num>
  <w:num w:numId="205" w16cid:durableId="207567699">
    <w:abstractNumId w:val="20"/>
  </w:num>
  <w:num w:numId="206" w16cid:durableId="1583291912">
    <w:abstractNumId w:val="149"/>
  </w:num>
  <w:num w:numId="207" w16cid:durableId="207451459">
    <w:abstractNumId w:val="147"/>
  </w:num>
  <w:num w:numId="208" w16cid:durableId="1767265709">
    <w:abstractNumId w:val="67"/>
  </w:num>
  <w:num w:numId="209" w16cid:durableId="542139494">
    <w:abstractNumId w:val="69"/>
  </w:num>
  <w:num w:numId="210" w16cid:durableId="1798907385">
    <w:abstractNumId w:val="56"/>
  </w:num>
  <w:num w:numId="211" w16cid:durableId="985667646">
    <w:abstractNumId w:val="117"/>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attachedTemplate r:id="rId1"/>
  <w:documentProtection w:edit="trackedChanges" w:enforcement="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9C"/>
    <w:rsid w:val="0000009E"/>
    <w:rsid w:val="000003C8"/>
    <w:rsid w:val="00002A35"/>
    <w:rsid w:val="00002CCB"/>
    <w:rsid w:val="0000395F"/>
    <w:rsid w:val="000107CF"/>
    <w:rsid w:val="000128F2"/>
    <w:rsid w:val="00015ED9"/>
    <w:rsid w:val="00017D85"/>
    <w:rsid w:val="0002099A"/>
    <w:rsid w:val="00023CE6"/>
    <w:rsid w:val="00026E81"/>
    <w:rsid w:val="000271D8"/>
    <w:rsid w:val="000313B6"/>
    <w:rsid w:val="00041F7E"/>
    <w:rsid w:val="00043F13"/>
    <w:rsid w:val="000452EF"/>
    <w:rsid w:val="00051F70"/>
    <w:rsid w:val="00057268"/>
    <w:rsid w:val="000611FA"/>
    <w:rsid w:val="000654E6"/>
    <w:rsid w:val="00080C2E"/>
    <w:rsid w:val="00081B2B"/>
    <w:rsid w:val="0008220F"/>
    <w:rsid w:val="00085C8E"/>
    <w:rsid w:val="00087699"/>
    <w:rsid w:val="00087A6F"/>
    <w:rsid w:val="000944CE"/>
    <w:rsid w:val="00095455"/>
    <w:rsid w:val="00095D4F"/>
    <w:rsid w:val="00097DE2"/>
    <w:rsid w:val="000A3B9C"/>
    <w:rsid w:val="000A5B3D"/>
    <w:rsid w:val="000B3A08"/>
    <w:rsid w:val="000B418E"/>
    <w:rsid w:val="000B6A31"/>
    <w:rsid w:val="000C092B"/>
    <w:rsid w:val="000C74FE"/>
    <w:rsid w:val="000D187F"/>
    <w:rsid w:val="000D7A68"/>
    <w:rsid w:val="000E017C"/>
    <w:rsid w:val="000E0CF9"/>
    <w:rsid w:val="000E59BD"/>
    <w:rsid w:val="000F0E7C"/>
    <w:rsid w:val="000F1A78"/>
    <w:rsid w:val="000F1C9C"/>
    <w:rsid w:val="000F220A"/>
    <w:rsid w:val="000F22C3"/>
    <w:rsid w:val="000F4CCF"/>
    <w:rsid w:val="00101972"/>
    <w:rsid w:val="00106BDA"/>
    <w:rsid w:val="0011256A"/>
    <w:rsid w:val="00112F1B"/>
    <w:rsid w:val="001146D2"/>
    <w:rsid w:val="00117860"/>
    <w:rsid w:val="0013051C"/>
    <w:rsid w:val="00130F1B"/>
    <w:rsid w:val="00141599"/>
    <w:rsid w:val="00141BF5"/>
    <w:rsid w:val="001430DC"/>
    <w:rsid w:val="00144C4D"/>
    <w:rsid w:val="00146B83"/>
    <w:rsid w:val="00150F35"/>
    <w:rsid w:val="00156E1B"/>
    <w:rsid w:val="00180D07"/>
    <w:rsid w:val="0018629D"/>
    <w:rsid w:val="001949F9"/>
    <w:rsid w:val="001A10BD"/>
    <w:rsid w:val="001A6DF1"/>
    <w:rsid w:val="001B0375"/>
    <w:rsid w:val="001B17A2"/>
    <w:rsid w:val="001C6537"/>
    <w:rsid w:val="001D18AF"/>
    <w:rsid w:val="001D2E11"/>
    <w:rsid w:val="001D4686"/>
    <w:rsid w:val="001D6A07"/>
    <w:rsid w:val="001E7FC9"/>
    <w:rsid w:val="001F392A"/>
    <w:rsid w:val="002037A0"/>
    <w:rsid w:val="002041A4"/>
    <w:rsid w:val="00205597"/>
    <w:rsid w:val="00210622"/>
    <w:rsid w:val="00211F81"/>
    <w:rsid w:val="00214CCB"/>
    <w:rsid w:val="002206E2"/>
    <w:rsid w:val="00220C07"/>
    <w:rsid w:val="002230D9"/>
    <w:rsid w:val="00225A0B"/>
    <w:rsid w:val="00225CEB"/>
    <w:rsid w:val="002326DD"/>
    <w:rsid w:val="00233080"/>
    <w:rsid w:val="00236242"/>
    <w:rsid w:val="002409B4"/>
    <w:rsid w:val="00242A5E"/>
    <w:rsid w:val="00256995"/>
    <w:rsid w:val="00264E0D"/>
    <w:rsid w:val="00271C61"/>
    <w:rsid w:val="00272A15"/>
    <w:rsid w:val="0027379C"/>
    <w:rsid w:val="00275222"/>
    <w:rsid w:val="0028076C"/>
    <w:rsid w:val="00283671"/>
    <w:rsid w:val="00284290"/>
    <w:rsid w:val="002842C7"/>
    <w:rsid w:val="00284DF5"/>
    <w:rsid w:val="0028647A"/>
    <w:rsid w:val="00290583"/>
    <w:rsid w:val="0029421E"/>
    <w:rsid w:val="002979EE"/>
    <w:rsid w:val="002A16FC"/>
    <w:rsid w:val="002A2E90"/>
    <w:rsid w:val="002B2B44"/>
    <w:rsid w:val="002B42CB"/>
    <w:rsid w:val="002B5617"/>
    <w:rsid w:val="002C15C9"/>
    <w:rsid w:val="002C3D4C"/>
    <w:rsid w:val="002D0435"/>
    <w:rsid w:val="002D28C4"/>
    <w:rsid w:val="002E0F1A"/>
    <w:rsid w:val="002E4E38"/>
    <w:rsid w:val="002E70ED"/>
    <w:rsid w:val="002F0757"/>
    <w:rsid w:val="002F3796"/>
    <w:rsid w:val="00301368"/>
    <w:rsid w:val="003055FC"/>
    <w:rsid w:val="003066A4"/>
    <w:rsid w:val="00312417"/>
    <w:rsid w:val="00313E2F"/>
    <w:rsid w:val="00314144"/>
    <w:rsid w:val="00322898"/>
    <w:rsid w:val="00323BD3"/>
    <w:rsid w:val="003260E1"/>
    <w:rsid w:val="00336EAF"/>
    <w:rsid w:val="0034558F"/>
    <w:rsid w:val="00347927"/>
    <w:rsid w:val="0035341B"/>
    <w:rsid w:val="00357670"/>
    <w:rsid w:val="00364305"/>
    <w:rsid w:val="00365062"/>
    <w:rsid w:val="003761E9"/>
    <w:rsid w:val="003815F4"/>
    <w:rsid w:val="00383672"/>
    <w:rsid w:val="00383DAD"/>
    <w:rsid w:val="00387C66"/>
    <w:rsid w:val="00387E34"/>
    <w:rsid w:val="00394875"/>
    <w:rsid w:val="00395235"/>
    <w:rsid w:val="003970A8"/>
    <w:rsid w:val="003A754B"/>
    <w:rsid w:val="003A76F6"/>
    <w:rsid w:val="003B0EA9"/>
    <w:rsid w:val="003B0F97"/>
    <w:rsid w:val="003B7420"/>
    <w:rsid w:val="003C0374"/>
    <w:rsid w:val="003C3A88"/>
    <w:rsid w:val="003C617D"/>
    <w:rsid w:val="003D0CCC"/>
    <w:rsid w:val="003D1139"/>
    <w:rsid w:val="003E150B"/>
    <w:rsid w:val="003E411B"/>
    <w:rsid w:val="003F429F"/>
    <w:rsid w:val="00400A1D"/>
    <w:rsid w:val="00401C04"/>
    <w:rsid w:val="00404B31"/>
    <w:rsid w:val="004147AE"/>
    <w:rsid w:val="00416FC9"/>
    <w:rsid w:val="004173AD"/>
    <w:rsid w:val="00422FA0"/>
    <w:rsid w:val="004244A2"/>
    <w:rsid w:val="00433490"/>
    <w:rsid w:val="00437B88"/>
    <w:rsid w:val="00437CD4"/>
    <w:rsid w:val="00442832"/>
    <w:rsid w:val="00445386"/>
    <w:rsid w:val="00451069"/>
    <w:rsid w:val="00455AAF"/>
    <w:rsid w:val="00471CA6"/>
    <w:rsid w:val="00472F03"/>
    <w:rsid w:val="00476C44"/>
    <w:rsid w:val="004770F1"/>
    <w:rsid w:val="00485C46"/>
    <w:rsid w:val="004877CB"/>
    <w:rsid w:val="00494CB4"/>
    <w:rsid w:val="0049600A"/>
    <w:rsid w:val="004A27C9"/>
    <w:rsid w:val="004A351F"/>
    <w:rsid w:val="004A502F"/>
    <w:rsid w:val="004B29F9"/>
    <w:rsid w:val="004B416D"/>
    <w:rsid w:val="004B67D5"/>
    <w:rsid w:val="004C1FC9"/>
    <w:rsid w:val="004C7FB6"/>
    <w:rsid w:val="004D1168"/>
    <w:rsid w:val="004D47C0"/>
    <w:rsid w:val="004D70A1"/>
    <w:rsid w:val="004E6B1A"/>
    <w:rsid w:val="004E7151"/>
    <w:rsid w:val="004F174D"/>
    <w:rsid w:val="004F32CC"/>
    <w:rsid w:val="004F60EA"/>
    <w:rsid w:val="004F6404"/>
    <w:rsid w:val="0050110F"/>
    <w:rsid w:val="00501866"/>
    <w:rsid w:val="00506133"/>
    <w:rsid w:val="00506C64"/>
    <w:rsid w:val="005077CC"/>
    <w:rsid w:val="00512DBD"/>
    <w:rsid w:val="0051648B"/>
    <w:rsid w:val="0051651B"/>
    <w:rsid w:val="00517B5D"/>
    <w:rsid w:val="005214BD"/>
    <w:rsid w:val="00523134"/>
    <w:rsid w:val="005275BD"/>
    <w:rsid w:val="00533FFD"/>
    <w:rsid w:val="00536C88"/>
    <w:rsid w:val="00540615"/>
    <w:rsid w:val="00541664"/>
    <w:rsid w:val="005465C1"/>
    <w:rsid w:val="00553EF4"/>
    <w:rsid w:val="00555950"/>
    <w:rsid w:val="00555EAD"/>
    <w:rsid w:val="0056211D"/>
    <w:rsid w:val="00562608"/>
    <w:rsid w:val="00564C6E"/>
    <w:rsid w:val="00564C97"/>
    <w:rsid w:val="005706C1"/>
    <w:rsid w:val="005708FF"/>
    <w:rsid w:val="005734CA"/>
    <w:rsid w:val="00576149"/>
    <w:rsid w:val="0057720A"/>
    <w:rsid w:val="005779B5"/>
    <w:rsid w:val="005804E9"/>
    <w:rsid w:val="00582C0A"/>
    <w:rsid w:val="00582E87"/>
    <w:rsid w:val="00583BFC"/>
    <w:rsid w:val="00584340"/>
    <w:rsid w:val="005846AA"/>
    <w:rsid w:val="00590104"/>
    <w:rsid w:val="00592745"/>
    <w:rsid w:val="005A46D2"/>
    <w:rsid w:val="005C50A6"/>
    <w:rsid w:val="005C6E19"/>
    <w:rsid w:val="005D0C5B"/>
    <w:rsid w:val="005D4E49"/>
    <w:rsid w:val="005D5A38"/>
    <w:rsid w:val="005D5D40"/>
    <w:rsid w:val="005D7720"/>
    <w:rsid w:val="005E1020"/>
    <w:rsid w:val="005E16F2"/>
    <w:rsid w:val="005E3DB2"/>
    <w:rsid w:val="005E48C9"/>
    <w:rsid w:val="005E5675"/>
    <w:rsid w:val="005F14F0"/>
    <w:rsid w:val="005F1AB5"/>
    <w:rsid w:val="005F3EA6"/>
    <w:rsid w:val="00605140"/>
    <w:rsid w:val="006065FF"/>
    <w:rsid w:val="006102BB"/>
    <w:rsid w:val="006104B5"/>
    <w:rsid w:val="0061148B"/>
    <w:rsid w:val="00621A1B"/>
    <w:rsid w:val="00625EE6"/>
    <w:rsid w:val="006362C8"/>
    <w:rsid w:val="00640DAA"/>
    <w:rsid w:val="006445BB"/>
    <w:rsid w:val="00645601"/>
    <w:rsid w:val="006546C9"/>
    <w:rsid w:val="00655680"/>
    <w:rsid w:val="006561B7"/>
    <w:rsid w:val="00661EAA"/>
    <w:rsid w:val="00661FF5"/>
    <w:rsid w:val="006628C7"/>
    <w:rsid w:val="0066522A"/>
    <w:rsid w:val="00667B71"/>
    <w:rsid w:val="00671186"/>
    <w:rsid w:val="00671C58"/>
    <w:rsid w:val="0068097B"/>
    <w:rsid w:val="00680EEA"/>
    <w:rsid w:val="0068224C"/>
    <w:rsid w:val="00685F0A"/>
    <w:rsid w:val="00690CDE"/>
    <w:rsid w:val="0069377A"/>
    <w:rsid w:val="00693B2E"/>
    <w:rsid w:val="00694B79"/>
    <w:rsid w:val="00697F03"/>
    <w:rsid w:val="006A4F5C"/>
    <w:rsid w:val="006A5DCE"/>
    <w:rsid w:val="006B09E8"/>
    <w:rsid w:val="006C3185"/>
    <w:rsid w:val="006C3815"/>
    <w:rsid w:val="006D3098"/>
    <w:rsid w:val="006D37C9"/>
    <w:rsid w:val="006D3F6E"/>
    <w:rsid w:val="006D55D2"/>
    <w:rsid w:val="006D784D"/>
    <w:rsid w:val="006D7B40"/>
    <w:rsid w:val="006E31D3"/>
    <w:rsid w:val="006E616A"/>
    <w:rsid w:val="006E7A38"/>
    <w:rsid w:val="006F6278"/>
    <w:rsid w:val="006F7D73"/>
    <w:rsid w:val="0070070F"/>
    <w:rsid w:val="007009DA"/>
    <w:rsid w:val="00701251"/>
    <w:rsid w:val="00701BBE"/>
    <w:rsid w:val="00703430"/>
    <w:rsid w:val="007040AF"/>
    <w:rsid w:val="00705D41"/>
    <w:rsid w:val="007074B1"/>
    <w:rsid w:val="007101A0"/>
    <w:rsid w:val="00711914"/>
    <w:rsid w:val="00711CD6"/>
    <w:rsid w:val="00716E3F"/>
    <w:rsid w:val="007218B3"/>
    <w:rsid w:val="0072546D"/>
    <w:rsid w:val="00731CC1"/>
    <w:rsid w:val="007352A9"/>
    <w:rsid w:val="007410A6"/>
    <w:rsid w:val="00745281"/>
    <w:rsid w:val="00751747"/>
    <w:rsid w:val="0076027B"/>
    <w:rsid w:val="00762F26"/>
    <w:rsid w:val="00763155"/>
    <w:rsid w:val="00763750"/>
    <w:rsid w:val="00766D17"/>
    <w:rsid w:val="00766EC0"/>
    <w:rsid w:val="0077027C"/>
    <w:rsid w:val="00770951"/>
    <w:rsid w:val="00771049"/>
    <w:rsid w:val="00774194"/>
    <w:rsid w:val="0077781D"/>
    <w:rsid w:val="007818F9"/>
    <w:rsid w:val="007819F9"/>
    <w:rsid w:val="00790A86"/>
    <w:rsid w:val="007913E6"/>
    <w:rsid w:val="00797E25"/>
    <w:rsid w:val="007A0187"/>
    <w:rsid w:val="007A16BF"/>
    <w:rsid w:val="007A30B8"/>
    <w:rsid w:val="007A3C64"/>
    <w:rsid w:val="007C5C39"/>
    <w:rsid w:val="007D6285"/>
    <w:rsid w:val="007E0ADD"/>
    <w:rsid w:val="007E3C8A"/>
    <w:rsid w:val="007F6BE6"/>
    <w:rsid w:val="008026D0"/>
    <w:rsid w:val="00803649"/>
    <w:rsid w:val="00803E46"/>
    <w:rsid w:val="00804E9B"/>
    <w:rsid w:val="00806F92"/>
    <w:rsid w:val="00807640"/>
    <w:rsid w:val="0081123D"/>
    <w:rsid w:val="008168AB"/>
    <w:rsid w:val="008171DC"/>
    <w:rsid w:val="008204FD"/>
    <w:rsid w:val="00827D89"/>
    <w:rsid w:val="00833095"/>
    <w:rsid w:val="00835452"/>
    <w:rsid w:val="00837743"/>
    <w:rsid w:val="008402C1"/>
    <w:rsid w:val="0084187D"/>
    <w:rsid w:val="00841E12"/>
    <w:rsid w:val="00846074"/>
    <w:rsid w:val="0086291E"/>
    <w:rsid w:val="00871F9B"/>
    <w:rsid w:val="00873E45"/>
    <w:rsid w:val="00883CDA"/>
    <w:rsid w:val="00885AD3"/>
    <w:rsid w:val="00893585"/>
    <w:rsid w:val="0089396F"/>
    <w:rsid w:val="0089503A"/>
    <w:rsid w:val="008965BB"/>
    <w:rsid w:val="008970E2"/>
    <w:rsid w:val="008A3344"/>
    <w:rsid w:val="008D18BB"/>
    <w:rsid w:val="008D2C4D"/>
    <w:rsid w:val="008E0FA2"/>
    <w:rsid w:val="008E3E65"/>
    <w:rsid w:val="008F38F8"/>
    <w:rsid w:val="008F7749"/>
    <w:rsid w:val="0090464A"/>
    <w:rsid w:val="00904907"/>
    <w:rsid w:val="009124FF"/>
    <w:rsid w:val="00913903"/>
    <w:rsid w:val="009152EF"/>
    <w:rsid w:val="00920917"/>
    <w:rsid w:val="009209F3"/>
    <w:rsid w:val="00921502"/>
    <w:rsid w:val="009250D5"/>
    <w:rsid w:val="0093125D"/>
    <w:rsid w:val="0093205B"/>
    <w:rsid w:val="00936295"/>
    <w:rsid w:val="009379AE"/>
    <w:rsid w:val="0094566F"/>
    <w:rsid w:val="0094589F"/>
    <w:rsid w:val="00946277"/>
    <w:rsid w:val="00950C02"/>
    <w:rsid w:val="00954AF0"/>
    <w:rsid w:val="00957CB1"/>
    <w:rsid w:val="00964A41"/>
    <w:rsid w:val="00965B7D"/>
    <w:rsid w:val="00966C0A"/>
    <w:rsid w:val="00972A03"/>
    <w:rsid w:val="00974990"/>
    <w:rsid w:val="00974EFA"/>
    <w:rsid w:val="00976B09"/>
    <w:rsid w:val="00981180"/>
    <w:rsid w:val="00984CD8"/>
    <w:rsid w:val="00986733"/>
    <w:rsid w:val="00987A8D"/>
    <w:rsid w:val="00993531"/>
    <w:rsid w:val="00995892"/>
    <w:rsid w:val="009A4753"/>
    <w:rsid w:val="009A5B60"/>
    <w:rsid w:val="009B65E0"/>
    <w:rsid w:val="009C286E"/>
    <w:rsid w:val="009D479F"/>
    <w:rsid w:val="009D4DE0"/>
    <w:rsid w:val="009E1182"/>
    <w:rsid w:val="009E1E7E"/>
    <w:rsid w:val="009E7610"/>
    <w:rsid w:val="009F2E02"/>
    <w:rsid w:val="009F68B5"/>
    <w:rsid w:val="00A045F4"/>
    <w:rsid w:val="00A141CB"/>
    <w:rsid w:val="00A14BA8"/>
    <w:rsid w:val="00A16073"/>
    <w:rsid w:val="00A22AB1"/>
    <w:rsid w:val="00A2385A"/>
    <w:rsid w:val="00A26ABC"/>
    <w:rsid w:val="00A31F6F"/>
    <w:rsid w:val="00A31FB3"/>
    <w:rsid w:val="00A323EA"/>
    <w:rsid w:val="00A43DC4"/>
    <w:rsid w:val="00A479C9"/>
    <w:rsid w:val="00A47BE4"/>
    <w:rsid w:val="00A52EE8"/>
    <w:rsid w:val="00A532A3"/>
    <w:rsid w:val="00A54A11"/>
    <w:rsid w:val="00A657D9"/>
    <w:rsid w:val="00A664D8"/>
    <w:rsid w:val="00A71981"/>
    <w:rsid w:val="00A72695"/>
    <w:rsid w:val="00A7379B"/>
    <w:rsid w:val="00A77CA4"/>
    <w:rsid w:val="00A85F92"/>
    <w:rsid w:val="00A90AAD"/>
    <w:rsid w:val="00A92FF5"/>
    <w:rsid w:val="00A96FD7"/>
    <w:rsid w:val="00A9737F"/>
    <w:rsid w:val="00AA0C75"/>
    <w:rsid w:val="00AA0E1C"/>
    <w:rsid w:val="00AA1DFC"/>
    <w:rsid w:val="00AA24EB"/>
    <w:rsid w:val="00AA5DF8"/>
    <w:rsid w:val="00AA6D2B"/>
    <w:rsid w:val="00AB01FE"/>
    <w:rsid w:val="00AB273E"/>
    <w:rsid w:val="00AB5C74"/>
    <w:rsid w:val="00AC00CA"/>
    <w:rsid w:val="00AC330B"/>
    <w:rsid w:val="00AC5CF4"/>
    <w:rsid w:val="00AC6E39"/>
    <w:rsid w:val="00AD168F"/>
    <w:rsid w:val="00AE6B1B"/>
    <w:rsid w:val="00AF058D"/>
    <w:rsid w:val="00AF16FB"/>
    <w:rsid w:val="00AF22CE"/>
    <w:rsid w:val="00AF300D"/>
    <w:rsid w:val="00AF40A1"/>
    <w:rsid w:val="00AF63C7"/>
    <w:rsid w:val="00AF6CD7"/>
    <w:rsid w:val="00B01AC6"/>
    <w:rsid w:val="00B02E2A"/>
    <w:rsid w:val="00B04FD7"/>
    <w:rsid w:val="00B109C1"/>
    <w:rsid w:val="00B135E1"/>
    <w:rsid w:val="00B22D67"/>
    <w:rsid w:val="00B23297"/>
    <w:rsid w:val="00B26D32"/>
    <w:rsid w:val="00B27FA3"/>
    <w:rsid w:val="00B30CBD"/>
    <w:rsid w:val="00B3422D"/>
    <w:rsid w:val="00B353BD"/>
    <w:rsid w:val="00B40DB7"/>
    <w:rsid w:val="00B414AF"/>
    <w:rsid w:val="00B4769B"/>
    <w:rsid w:val="00B5488A"/>
    <w:rsid w:val="00B56320"/>
    <w:rsid w:val="00B57DB6"/>
    <w:rsid w:val="00B627AC"/>
    <w:rsid w:val="00B7146C"/>
    <w:rsid w:val="00B71534"/>
    <w:rsid w:val="00B72071"/>
    <w:rsid w:val="00B7355B"/>
    <w:rsid w:val="00B73FAA"/>
    <w:rsid w:val="00B77569"/>
    <w:rsid w:val="00B84C27"/>
    <w:rsid w:val="00B86659"/>
    <w:rsid w:val="00B9193B"/>
    <w:rsid w:val="00B9739E"/>
    <w:rsid w:val="00B9765D"/>
    <w:rsid w:val="00BA4012"/>
    <w:rsid w:val="00BA6EAE"/>
    <w:rsid w:val="00BB2832"/>
    <w:rsid w:val="00BB3D12"/>
    <w:rsid w:val="00BB6E6D"/>
    <w:rsid w:val="00BB78C3"/>
    <w:rsid w:val="00BB7C75"/>
    <w:rsid w:val="00BC0471"/>
    <w:rsid w:val="00BC5F77"/>
    <w:rsid w:val="00BD30C9"/>
    <w:rsid w:val="00BE02DE"/>
    <w:rsid w:val="00BE6290"/>
    <w:rsid w:val="00BE692E"/>
    <w:rsid w:val="00BE71D7"/>
    <w:rsid w:val="00BF280B"/>
    <w:rsid w:val="00BF2C3F"/>
    <w:rsid w:val="00BF5F35"/>
    <w:rsid w:val="00BF724F"/>
    <w:rsid w:val="00BF7958"/>
    <w:rsid w:val="00C06D23"/>
    <w:rsid w:val="00C15DA4"/>
    <w:rsid w:val="00C2114A"/>
    <w:rsid w:val="00C32283"/>
    <w:rsid w:val="00C33FB8"/>
    <w:rsid w:val="00C36E06"/>
    <w:rsid w:val="00C3708B"/>
    <w:rsid w:val="00C46AAA"/>
    <w:rsid w:val="00C51EC0"/>
    <w:rsid w:val="00C5405D"/>
    <w:rsid w:val="00C540FE"/>
    <w:rsid w:val="00C5663C"/>
    <w:rsid w:val="00C600BE"/>
    <w:rsid w:val="00C60DBC"/>
    <w:rsid w:val="00C63A94"/>
    <w:rsid w:val="00C707F2"/>
    <w:rsid w:val="00C7339D"/>
    <w:rsid w:val="00C7499E"/>
    <w:rsid w:val="00C74D67"/>
    <w:rsid w:val="00C80340"/>
    <w:rsid w:val="00C81201"/>
    <w:rsid w:val="00C919A1"/>
    <w:rsid w:val="00C97C87"/>
    <w:rsid w:val="00CA7AD2"/>
    <w:rsid w:val="00CB43C6"/>
    <w:rsid w:val="00CB4922"/>
    <w:rsid w:val="00CB53BE"/>
    <w:rsid w:val="00CB6551"/>
    <w:rsid w:val="00CB678C"/>
    <w:rsid w:val="00CB7419"/>
    <w:rsid w:val="00CD01B2"/>
    <w:rsid w:val="00CD026F"/>
    <w:rsid w:val="00CD13CD"/>
    <w:rsid w:val="00CD4B67"/>
    <w:rsid w:val="00CD68C6"/>
    <w:rsid w:val="00CE0852"/>
    <w:rsid w:val="00CE460E"/>
    <w:rsid w:val="00CE4F1A"/>
    <w:rsid w:val="00CF13A3"/>
    <w:rsid w:val="00CF278C"/>
    <w:rsid w:val="00CF3A4B"/>
    <w:rsid w:val="00D1042A"/>
    <w:rsid w:val="00D11762"/>
    <w:rsid w:val="00D117B0"/>
    <w:rsid w:val="00D117C3"/>
    <w:rsid w:val="00D13A29"/>
    <w:rsid w:val="00D14380"/>
    <w:rsid w:val="00D165EF"/>
    <w:rsid w:val="00D246BD"/>
    <w:rsid w:val="00D25AFB"/>
    <w:rsid w:val="00D34A82"/>
    <w:rsid w:val="00D34A89"/>
    <w:rsid w:val="00D36A61"/>
    <w:rsid w:val="00D42DE0"/>
    <w:rsid w:val="00D44AB9"/>
    <w:rsid w:val="00D475A2"/>
    <w:rsid w:val="00D51B55"/>
    <w:rsid w:val="00D520CD"/>
    <w:rsid w:val="00D52F4A"/>
    <w:rsid w:val="00D545D5"/>
    <w:rsid w:val="00D60C04"/>
    <w:rsid w:val="00D6636A"/>
    <w:rsid w:val="00D66F9A"/>
    <w:rsid w:val="00D67D2A"/>
    <w:rsid w:val="00D72573"/>
    <w:rsid w:val="00D734F9"/>
    <w:rsid w:val="00D735FE"/>
    <w:rsid w:val="00D74396"/>
    <w:rsid w:val="00D75A9F"/>
    <w:rsid w:val="00D7779B"/>
    <w:rsid w:val="00D85FD0"/>
    <w:rsid w:val="00D87B1A"/>
    <w:rsid w:val="00DB50B1"/>
    <w:rsid w:val="00DC1339"/>
    <w:rsid w:val="00DC1C80"/>
    <w:rsid w:val="00DC5441"/>
    <w:rsid w:val="00DC66A1"/>
    <w:rsid w:val="00DC7821"/>
    <w:rsid w:val="00DD1B38"/>
    <w:rsid w:val="00DD3D28"/>
    <w:rsid w:val="00DD4177"/>
    <w:rsid w:val="00DD4B18"/>
    <w:rsid w:val="00DD5F12"/>
    <w:rsid w:val="00DE240D"/>
    <w:rsid w:val="00DE45B2"/>
    <w:rsid w:val="00DE790A"/>
    <w:rsid w:val="00DF5589"/>
    <w:rsid w:val="00E04B0E"/>
    <w:rsid w:val="00E1307A"/>
    <w:rsid w:val="00E1371D"/>
    <w:rsid w:val="00E20557"/>
    <w:rsid w:val="00E20B5C"/>
    <w:rsid w:val="00E2567E"/>
    <w:rsid w:val="00E30179"/>
    <w:rsid w:val="00E31809"/>
    <w:rsid w:val="00E32792"/>
    <w:rsid w:val="00E378F5"/>
    <w:rsid w:val="00E43DA1"/>
    <w:rsid w:val="00E53DAA"/>
    <w:rsid w:val="00E56BFD"/>
    <w:rsid w:val="00E63A98"/>
    <w:rsid w:val="00E63FE1"/>
    <w:rsid w:val="00E66A5B"/>
    <w:rsid w:val="00E673FA"/>
    <w:rsid w:val="00E674C4"/>
    <w:rsid w:val="00E70520"/>
    <w:rsid w:val="00E83630"/>
    <w:rsid w:val="00E92905"/>
    <w:rsid w:val="00EA0BBC"/>
    <w:rsid w:val="00EA17FB"/>
    <w:rsid w:val="00EA1CE7"/>
    <w:rsid w:val="00EA5709"/>
    <w:rsid w:val="00EA6B49"/>
    <w:rsid w:val="00EB06C3"/>
    <w:rsid w:val="00EB27D2"/>
    <w:rsid w:val="00EB5C38"/>
    <w:rsid w:val="00EB6109"/>
    <w:rsid w:val="00EC16CD"/>
    <w:rsid w:val="00EC2112"/>
    <w:rsid w:val="00EC32F8"/>
    <w:rsid w:val="00EC67AB"/>
    <w:rsid w:val="00EC6E6A"/>
    <w:rsid w:val="00ED0031"/>
    <w:rsid w:val="00ED13A8"/>
    <w:rsid w:val="00EE20AB"/>
    <w:rsid w:val="00EF2731"/>
    <w:rsid w:val="00EF300C"/>
    <w:rsid w:val="00F01B9D"/>
    <w:rsid w:val="00F01DD3"/>
    <w:rsid w:val="00F03140"/>
    <w:rsid w:val="00F04B57"/>
    <w:rsid w:val="00F05C68"/>
    <w:rsid w:val="00F06C0D"/>
    <w:rsid w:val="00F12C67"/>
    <w:rsid w:val="00F16C88"/>
    <w:rsid w:val="00F27271"/>
    <w:rsid w:val="00F36D75"/>
    <w:rsid w:val="00F377A9"/>
    <w:rsid w:val="00F40547"/>
    <w:rsid w:val="00F42A91"/>
    <w:rsid w:val="00F52857"/>
    <w:rsid w:val="00F615DB"/>
    <w:rsid w:val="00F651F7"/>
    <w:rsid w:val="00F705C8"/>
    <w:rsid w:val="00F715C4"/>
    <w:rsid w:val="00F71A94"/>
    <w:rsid w:val="00F71E19"/>
    <w:rsid w:val="00F82490"/>
    <w:rsid w:val="00F83E38"/>
    <w:rsid w:val="00F86340"/>
    <w:rsid w:val="00F90254"/>
    <w:rsid w:val="00F94410"/>
    <w:rsid w:val="00FA143E"/>
    <w:rsid w:val="00FA70FB"/>
    <w:rsid w:val="00FB12AF"/>
    <w:rsid w:val="00FB165D"/>
    <w:rsid w:val="00FB16E7"/>
    <w:rsid w:val="00FC2A84"/>
    <w:rsid w:val="00FC3508"/>
    <w:rsid w:val="00FC47D5"/>
    <w:rsid w:val="00FC5AB4"/>
    <w:rsid w:val="00FC688A"/>
    <w:rsid w:val="00FD0214"/>
    <w:rsid w:val="00FD741B"/>
    <w:rsid w:val="00FD7A89"/>
    <w:rsid w:val="00FE0529"/>
    <w:rsid w:val="00FE25E7"/>
    <w:rsid w:val="00FF0C82"/>
    <w:rsid w:val="00FF0FF3"/>
    <w:rsid w:val="00FF7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C711F"/>
  <w15:chartTrackingRefBased/>
  <w15:docId w15:val="{A9F9505F-E9A8-410E-B386-3F5F9542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91E"/>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 w:type="paragraph" w:styleId="NormalWeb">
    <w:name w:val="Normal (Web)"/>
    <w:basedOn w:val="Normal"/>
    <w:uiPriority w:val="99"/>
    <w:unhideWhenUsed/>
    <w:rsid w:val="0074528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45281"/>
    <w:rPr>
      <w:b/>
      <w:bCs/>
    </w:rPr>
  </w:style>
  <w:style w:type="paragraph" w:customStyle="1" w:styleId="sectbi">
    <w:name w:val="sectbi"/>
    <w:basedOn w:val="Normal"/>
    <w:rsid w:val="00DC5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ctbi2">
    <w:name w:val="sectbi2"/>
    <w:basedOn w:val="Normal"/>
    <w:rsid w:val="00CD4B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1042A"/>
  </w:style>
  <w:style w:type="character" w:styleId="Emphasis">
    <w:name w:val="Emphasis"/>
    <w:basedOn w:val="DefaultParagraphFont"/>
    <w:uiPriority w:val="20"/>
    <w:qFormat/>
    <w:rsid w:val="00D1042A"/>
    <w:rPr>
      <w:i/>
      <w:iCs/>
    </w:rPr>
  </w:style>
  <w:style w:type="character" w:customStyle="1" w:styleId="screenreader-only">
    <w:name w:val="screenreader-only"/>
    <w:basedOn w:val="DefaultParagraphFont"/>
    <w:rsid w:val="00D1042A"/>
  </w:style>
  <w:style w:type="character" w:customStyle="1" w:styleId="rsbtnbtnlabel">
    <w:name w:val="rsbtn_btnlabel"/>
    <w:basedOn w:val="DefaultParagraphFont"/>
    <w:rsid w:val="00D10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4051">
      <w:bodyDiv w:val="1"/>
      <w:marLeft w:val="0"/>
      <w:marRight w:val="0"/>
      <w:marTop w:val="0"/>
      <w:marBottom w:val="0"/>
      <w:divBdr>
        <w:top w:val="none" w:sz="0" w:space="0" w:color="auto"/>
        <w:left w:val="none" w:sz="0" w:space="0" w:color="auto"/>
        <w:bottom w:val="none" w:sz="0" w:space="0" w:color="auto"/>
        <w:right w:val="none" w:sz="0" w:space="0" w:color="auto"/>
      </w:divBdr>
    </w:div>
    <w:div w:id="15426384">
      <w:bodyDiv w:val="1"/>
      <w:marLeft w:val="0"/>
      <w:marRight w:val="0"/>
      <w:marTop w:val="0"/>
      <w:marBottom w:val="0"/>
      <w:divBdr>
        <w:top w:val="none" w:sz="0" w:space="0" w:color="auto"/>
        <w:left w:val="none" w:sz="0" w:space="0" w:color="auto"/>
        <w:bottom w:val="none" w:sz="0" w:space="0" w:color="auto"/>
        <w:right w:val="none" w:sz="0" w:space="0" w:color="auto"/>
      </w:divBdr>
    </w:div>
    <w:div w:id="16081126">
      <w:bodyDiv w:val="1"/>
      <w:marLeft w:val="0"/>
      <w:marRight w:val="0"/>
      <w:marTop w:val="0"/>
      <w:marBottom w:val="0"/>
      <w:divBdr>
        <w:top w:val="none" w:sz="0" w:space="0" w:color="auto"/>
        <w:left w:val="none" w:sz="0" w:space="0" w:color="auto"/>
        <w:bottom w:val="none" w:sz="0" w:space="0" w:color="auto"/>
        <w:right w:val="none" w:sz="0" w:space="0" w:color="auto"/>
      </w:divBdr>
    </w:div>
    <w:div w:id="23528457">
      <w:bodyDiv w:val="1"/>
      <w:marLeft w:val="0"/>
      <w:marRight w:val="0"/>
      <w:marTop w:val="0"/>
      <w:marBottom w:val="0"/>
      <w:divBdr>
        <w:top w:val="none" w:sz="0" w:space="0" w:color="auto"/>
        <w:left w:val="none" w:sz="0" w:space="0" w:color="auto"/>
        <w:bottom w:val="none" w:sz="0" w:space="0" w:color="auto"/>
        <w:right w:val="none" w:sz="0" w:space="0" w:color="auto"/>
      </w:divBdr>
    </w:div>
    <w:div w:id="31734132">
      <w:bodyDiv w:val="1"/>
      <w:marLeft w:val="0"/>
      <w:marRight w:val="0"/>
      <w:marTop w:val="0"/>
      <w:marBottom w:val="0"/>
      <w:divBdr>
        <w:top w:val="none" w:sz="0" w:space="0" w:color="auto"/>
        <w:left w:val="none" w:sz="0" w:space="0" w:color="auto"/>
        <w:bottom w:val="none" w:sz="0" w:space="0" w:color="auto"/>
        <w:right w:val="none" w:sz="0" w:space="0" w:color="auto"/>
      </w:divBdr>
    </w:div>
    <w:div w:id="37558294">
      <w:bodyDiv w:val="1"/>
      <w:marLeft w:val="0"/>
      <w:marRight w:val="0"/>
      <w:marTop w:val="0"/>
      <w:marBottom w:val="0"/>
      <w:divBdr>
        <w:top w:val="none" w:sz="0" w:space="0" w:color="auto"/>
        <w:left w:val="none" w:sz="0" w:space="0" w:color="auto"/>
        <w:bottom w:val="none" w:sz="0" w:space="0" w:color="auto"/>
        <w:right w:val="none" w:sz="0" w:space="0" w:color="auto"/>
      </w:divBdr>
    </w:div>
    <w:div w:id="54402137">
      <w:bodyDiv w:val="1"/>
      <w:marLeft w:val="0"/>
      <w:marRight w:val="0"/>
      <w:marTop w:val="0"/>
      <w:marBottom w:val="0"/>
      <w:divBdr>
        <w:top w:val="none" w:sz="0" w:space="0" w:color="auto"/>
        <w:left w:val="none" w:sz="0" w:space="0" w:color="auto"/>
        <w:bottom w:val="none" w:sz="0" w:space="0" w:color="auto"/>
        <w:right w:val="none" w:sz="0" w:space="0" w:color="auto"/>
      </w:divBdr>
    </w:div>
    <w:div w:id="59208300">
      <w:bodyDiv w:val="1"/>
      <w:marLeft w:val="0"/>
      <w:marRight w:val="0"/>
      <w:marTop w:val="0"/>
      <w:marBottom w:val="0"/>
      <w:divBdr>
        <w:top w:val="none" w:sz="0" w:space="0" w:color="auto"/>
        <w:left w:val="none" w:sz="0" w:space="0" w:color="auto"/>
        <w:bottom w:val="none" w:sz="0" w:space="0" w:color="auto"/>
        <w:right w:val="none" w:sz="0" w:space="0" w:color="auto"/>
      </w:divBdr>
    </w:div>
    <w:div w:id="62724333">
      <w:bodyDiv w:val="1"/>
      <w:marLeft w:val="0"/>
      <w:marRight w:val="0"/>
      <w:marTop w:val="0"/>
      <w:marBottom w:val="0"/>
      <w:divBdr>
        <w:top w:val="none" w:sz="0" w:space="0" w:color="auto"/>
        <w:left w:val="none" w:sz="0" w:space="0" w:color="auto"/>
        <w:bottom w:val="none" w:sz="0" w:space="0" w:color="auto"/>
        <w:right w:val="none" w:sz="0" w:space="0" w:color="auto"/>
      </w:divBdr>
    </w:div>
    <w:div w:id="77290119">
      <w:bodyDiv w:val="1"/>
      <w:marLeft w:val="0"/>
      <w:marRight w:val="0"/>
      <w:marTop w:val="0"/>
      <w:marBottom w:val="0"/>
      <w:divBdr>
        <w:top w:val="none" w:sz="0" w:space="0" w:color="auto"/>
        <w:left w:val="none" w:sz="0" w:space="0" w:color="auto"/>
        <w:bottom w:val="none" w:sz="0" w:space="0" w:color="auto"/>
        <w:right w:val="none" w:sz="0" w:space="0" w:color="auto"/>
      </w:divBdr>
    </w:div>
    <w:div w:id="80033533">
      <w:bodyDiv w:val="1"/>
      <w:marLeft w:val="0"/>
      <w:marRight w:val="0"/>
      <w:marTop w:val="0"/>
      <w:marBottom w:val="0"/>
      <w:divBdr>
        <w:top w:val="none" w:sz="0" w:space="0" w:color="auto"/>
        <w:left w:val="none" w:sz="0" w:space="0" w:color="auto"/>
        <w:bottom w:val="none" w:sz="0" w:space="0" w:color="auto"/>
        <w:right w:val="none" w:sz="0" w:space="0" w:color="auto"/>
      </w:divBdr>
    </w:div>
    <w:div w:id="83230877">
      <w:bodyDiv w:val="1"/>
      <w:marLeft w:val="0"/>
      <w:marRight w:val="0"/>
      <w:marTop w:val="0"/>
      <w:marBottom w:val="0"/>
      <w:divBdr>
        <w:top w:val="none" w:sz="0" w:space="0" w:color="auto"/>
        <w:left w:val="none" w:sz="0" w:space="0" w:color="auto"/>
        <w:bottom w:val="none" w:sz="0" w:space="0" w:color="auto"/>
        <w:right w:val="none" w:sz="0" w:space="0" w:color="auto"/>
      </w:divBdr>
    </w:div>
    <w:div w:id="91164990">
      <w:bodyDiv w:val="1"/>
      <w:marLeft w:val="0"/>
      <w:marRight w:val="0"/>
      <w:marTop w:val="0"/>
      <w:marBottom w:val="0"/>
      <w:divBdr>
        <w:top w:val="none" w:sz="0" w:space="0" w:color="auto"/>
        <w:left w:val="none" w:sz="0" w:space="0" w:color="auto"/>
        <w:bottom w:val="none" w:sz="0" w:space="0" w:color="auto"/>
        <w:right w:val="none" w:sz="0" w:space="0" w:color="auto"/>
      </w:divBdr>
    </w:div>
    <w:div w:id="92019903">
      <w:bodyDiv w:val="1"/>
      <w:marLeft w:val="0"/>
      <w:marRight w:val="0"/>
      <w:marTop w:val="0"/>
      <w:marBottom w:val="0"/>
      <w:divBdr>
        <w:top w:val="none" w:sz="0" w:space="0" w:color="auto"/>
        <w:left w:val="none" w:sz="0" w:space="0" w:color="auto"/>
        <w:bottom w:val="none" w:sz="0" w:space="0" w:color="auto"/>
        <w:right w:val="none" w:sz="0" w:space="0" w:color="auto"/>
      </w:divBdr>
    </w:div>
    <w:div w:id="95028512">
      <w:bodyDiv w:val="1"/>
      <w:marLeft w:val="0"/>
      <w:marRight w:val="0"/>
      <w:marTop w:val="0"/>
      <w:marBottom w:val="0"/>
      <w:divBdr>
        <w:top w:val="none" w:sz="0" w:space="0" w:color="auto"/>
        <w:left w:val="none" w:sz="0" w:space="0" w:color="auto"/>
        <w:bottom w:val="none" w:sz="0" w:space="0" w:color="auto"/>
        <w:right w:val="none" w:sz="0" w:space="0" w:color="auto"/>
      </w:divBdr>
    </w:div>
    <w:div w:id="97527059">
      <w:bodyDiv w:val="1"/>
      <w:marLeft w:val="0"/>
      <w:marRight w:val="0"/>
      <w:marTop w:val="0"/>
      <w:marBottom w:val="0"/>
      <w:divBdr>
        <w:top w:val="none" w:sz="0" w:space="0" w:color="auto"/>
        <w:left w:val="none" w:sz="0" w:space="0" w:color="auto"/>
        <w:bottom w:val="none" w:sz="0" w:space="0" w:color="auto"/>
        <w:right w:val="none" w:sz="0" w:space="0" w:color="auto"/>
      </w:divBdr>
    </w:div>
    <w:div w:id="98768605">
      <w:bodyDiv w:val="1"/>
      <w:marLeft w:val="0"/>
      <w:marRight w:val="0"/>
      <w:marTop w:val="0"/>
      <w:marBottom w:val="0"/>
      <w:divBdr>
        <w:top w:val="none" w:sz="0" w:space="0" w:color="auto"/>
        <w:left w:val="none" w:sz="0" w:space="0" w:color="auto"/>
        <w:bottom w:val="none" w:sz="0" w:space="0" w:color="auto"/>
        <w:right w:val="none" w:sz="0" w:space="0" w:color="auto"/>
      </w:divBdr>
    </w:div>
    <w:div w:id="118036943">
      <w:bodyDiv w:val="1"/>
      <w:marLeft w:val="0"/>
      <w:marRight w:val="0"/>
      <w:marTop w:val="0"/>
      <w:marBottom w:val="0"/>
      <w:divBdr>
        <w:top w:val="none" w:sz="0" w:space="0" w:color="auto"/>
        <w:left w:val="none" w:sz="0" w:space="0" w:color="auto"/>
        <w:bottom w:val="none" w:sz="0" w:space="0" w:color="auto"/>
        <w:right w:val="none" w:sz="0" w:space="0" w:color="auto"/>
      </w:divBdr>
    </w:div>
    <w:div w:id="120420926">
      <w:bodyDiv w:val="1"/>
      <w:marLeft w:val="0"/>
      <w:marRight w:val="0"/>
      <w:marTop w:val="0"/>
      <w:marBottom w:val="0"/>
      <w:divBdr>
        <w:top w:val="none" w:sz="0" w:space="0" w:color="auto"/>
        <w:left w:val="none" w:sz="0" w:space="0" w:color="auto"/>
        <w:bottom w:val="none" w:sz="0" w:space="0" w:color="auto"/>
        <w:right w:val="none" w:sz="0" w:space="0" w:color="auto"/>
      </w:divBdr>
    </w:div>
    <w:div w:id="120539644">
      <w:bodyDiv w:val="1"/>
      <w:marLeft w:val="0"/>
      <w:marRight w:val="0"/>
      <w:marTop w:val="0"/>
      <w:marBottom w:val="0"/>
      <w:divBdr>
        <w:top w:val="none" w:sz="0" w:space="0" w:color="auto"/>
        <w:left w:val="none" w:sz="0" w:space="0" w:color="auto"/>
        <w:bottom w:val="none" w:sz="0" w:space="0" w:color="auto"/>
        <w:right w:val="none" w:sz="0" w:space="0" w:color="auto"/>
      </w:divBdr>
    </w:div>
    <w:div w:id="129517843">
      <w:bodyDiv w:val="1"/>
      <w:marLeft w:val="0"/>
      <w:marRight w:val="0"/>
      <w:marTop w:val="0"/>
      <w:marBottom w:val="0"/>
      <w:divBdr>
        <w:top w:val="none" w:sz="0" w:space="0" w:color="auto"/>
        <w:left w:val="none" w:sz="0" w:space="0" w:color="auto"/>
        <w:bottom w:val="none" w:sz="0" w:space="0" w:color="auto"/>
        <w:right w:val="none" w:sz="0" w:space="0" w:color="auto"/>
      </w:divBdr>
    </w:div>
    <w:div w:id="132676046">
      <w:bodyDiv w:val="1"/>
      <w:marLeft w:val="0"/>
      <w:marRight w:val="0"/>
      <w:marTop w:val="0"/>
      <w:marBottom w:val="0"/>
      <w:divBdr>
        <w:top w:val="none" w:sz="0" w:space="0" w:color="auto"/>
        <w:left w:val="none" w:sz="0" w:space="0" w:color="auto"/>
        <w:bottom w:val="none" w:sz="0" w:space="0" w:color="auto"/>
        <w:right w:val="none" w:sz="0" w:space="0" w:color="auto"/>
      </w:divBdr>
    </w:div>
    <w:div w:id="142351344">
      <w:bodyDiv w:val="1"/>
      <w:marLeft w:val="0"/>
      <w:marRight w:val="0"/>
      <w:marTop w:val="0"/>
      <w:marBottom w:val="0"/>
      <w:divBdr>
        <w:top w:val="none" w:sz="0" w:space="0" w:color="auto"/>
        <w:left w:val="none" w:sz="0" w:space="0" w:color="auto"/>
        <w:bottom w:val="none" w:sz="0" w:space="0" w:color="auto"/>
        <w:right w:val="none" w:sz="0" w:space="0" w:color="auto"/>
      </w:divBdr>
    </w:div>
    <w:div w:id="144397914">
      <w:bodyDiv w:val="1"/>
      <w:marLeft w:val="0"/>
      <w:marRight w:val="0"/>
      <w:marTop w:val="0"/>
      <w:marBottom w:val="0"/>
      <w:divBdr>
        <w:top w:val="none" w:sz="0" w:space="0" w:color="auto"/>
        <w:left w:val="none" w:sz="0" w:space="0" w:color="auto"/>
        <w:bottom w:val="none" w:sz="0" w:space="0" w:color="auto"/>
        <w:right w:val="none" w:sz="0" w:space="0" w:color="auto"/>
      </w:divBdr>
    </w:div>
    <w:div w:id="146212504">
      <w:bodyDiv w:val="1"/>
      <w:marLeft w:val="0"/>
      <w:marRight w:val="0"/>
      <w:marTop w:val="0"/>
      <w:marBottom w:val="0"/>
      <w:divBdr>
        <w:top w:val="none" w:sz="0" w:space="0" w:color="auto"/>
        <w:left w:val="none" w:sz="0" w:space="0" w:color="auto"/>
        <w:bottom w:val="none" w:sz="0" w:space="0" w:color="auto"/>
        <w:right w:val="none" w:sz="0" w:space="0" w:color="auto"/>
      </w:divBdr>
    </w:div>
    <w:div w:id="154692327">
      <w:bodyDiv w:val="1"/>
      <w:marLeft w:val="0"/>
      <w:marRight w:val="0"/>
      <w:marTop w:val="0"/>
      <w:marBottom w:val="0"/>
      <w:divBdr>
        <w:top w:val="none" w:sz="0" w:space="0" w:color="auto"/>
        <w:left w:val="none" w:sz="0" w:space="0" w:color="auto"/>
        <w:bottom w:val="none" w:sz="0" w:space="0" w:color="auto"/>
        <w:right w:val="none" w:sz="0" w:space="0" w:color="auto"/>
      </w:divBdr>
    </w:div>
    <w:div w:id="160892914">
      <w:bodyDiv w:val="1"/>
      <w:marLeft w:val="0"/>
      <w:marRight w:val="0"/>
      <w:marTop w:val="0"/>
      <w:marBottom w:val="0"/>
      <w:divBdr>
        <w:top w:val="none" w:sz="0" w:space="0" w:color="auto"/>
        <w:left w:val="none" w:sz="0" w:space="0" w:color="auto"/>
        <w:bottom w:val="none" w:sz="0" w:space="0" w:color="auto"/>
        <w:right w:val="none" w:sz="0" w:space="0" w:color="auto"/>
      </w:divBdr>
    </w:div>
    <w:div w:id="172309402">
      <w:bodyDiv w:val="1"/>
      <w:marLeft w:val="0"/>
      <w:marRight w:val="0"/>
      <w:marTop w:val="0"/>
      <w:marBottom w:val="0"/>
      <w:divBdr>
        <w:top w:val="none" w:sz="0" w:space="0" w:color="auto"/>
        <w:left w:val="none" w:sz="0" w:space="0" w:color="auto"/>
        <w:bottom w:val="none" w:sz="0" w:space="0" w:color="auto"/>
        <w:right w:val="none" w:sz="0" w:space="0" w:color="auto"/>
      </w:divBdr>
    </w:div>
    <w:div w:id="178157031">
      <w:bodyDiv w:val="1"/>
      <w:marLeft w:val="0"/>
      <w:marRight w:val="0"/>
      <w:marTop w:val="0"/>
      <w:marBottom w:val="0"/>
      <w:divBdr>
        <w:top w:val="none" w:sz="0" w:space="0" w:color="auto"/>
        <w:left w:val="none" w:sz="0" w:space="0" w:color="auto"/>
        <w:bottom w:val="none" w:sz="0" w:space="0" w:color="auto"/>
        <w:right w:val="none" w:sz="0" w:space="0" w:color="auto"/>
      </w:divBdr>
    </w:div>
    <w:div w:id="192692239">
      <w:bodyDiv w:val="1"/>
      <w:marLeft w:val="0"/>
      <w:marRight w:val="0"/>
      <w:marTop w:val="0"/>
      <w:marBottom w:val="0"/>
      <w:divBdr>
        <w:top w:val="none" w:sz="0" w:space="0" w:color="auto"/>
        <w:left w:val="none" w:sz="0" w:space="0" w:color="auto"/>
        <w:bottom w:val="none" w:sz="0" w:space="0" w:color="auto"/>
        <w:right w:val="none" w:sz="0" w:space="0" w:color="auto"/>
      </w:divBdr>
    </w:div>
    <w:div w:id="193614626">
      <w:bodyDiv w:val="1"/>
      <w:marLeft w:val="0"/>
      <w:marRight w:val="0"/>
      <w:marTop w:val="0"/>
      <w:marBottom w:val="0"/>
      <w:divBdr>
        <w:top w:val="none" w:sz="0" w:space="0" w:color="auto"/>
        <w:left w:val="none" w:sz="0" w:space="0" w:color="auto"/>
        <w:bottom w:val="none" w:sz="0" w:space="0" w:color="auto"/>
        <w:right w:val="none" w:sz="0" w:space="0" w:color="auto"/>
      </w:divBdr>
    </w:div>
    <w:div w:id="199977002">
      <w:bodyDiv w:val="1"/>
      <w:marLeft w:val="0"/>
      <w:marRight w:val="0"/>
      <w:marTop w:val="0"/>
      <w:marBottom w:val="0"/>
      <w:divBdr>
        <w:top w:val="none" w:sz="0" w:space="0" w:color="auto"/>
        <w:left w:val="none" w:sz="0" w:space="0" w:color="auto"/>
        <w:bottom w:val="none" w:sz="0" w:space="0" w:color="auto"/>
        <w:right w:val="none" w:sz="0" w:space="0" w:color="auto"/>
      </w:divBdr>
    </w:div>
    <w:div w:id="204224184">
      <w:bodyDiv w:val="1"/>
      <w:marLeft w:val="0"/>
      <w:marRight w:val="0"/>
      <w:marTop w:val="0"/>
      <w:marBottom w:val="0"/>
      <w:divBdr>
        <w:top w:val="none" w:sz="0" w:space="0" w:color="auto"/>
        <w:left w:val="none" w:sz="0" w:space="0" w:color="auto"/>
        <w:bottom w:val="none" w:sz="0" w:space="0" w:color="auto"/>
        <w:right w:val="none" w:sz="0" w:space="0" w:color="auto"/>
      </w:divBdr>
    </w:div>
    <w:div w:id="204484639">
      <w:bodyDiv w:val="1"/>
      <w:marLeft w:val="0"/>
      <w:marRight w:val="0"/>
      <w:marTop w:val="0"/>
      <w:marBottom w:val="0"/>
      <w:divBdr>
        <w:top w:val="none" w:sz="0" w:space="0" w:color="auto"/>
        <w:left w:val="none" w:sz="0" w:space="0" w:color="auto"/>
        <w:bottom w:val="none" w:sz="0" w:space="0" w:color="auto"/>
        <w:right w:val="none" w:sz="0" w:space="0" w:color="auto"/>
      </w:divBdr>
    </w:div>
    <w:div w:id="209341166">
      <w:bodyDiv w:val="1"/>
      <w:marLeft w:val="0"/>
      <w:marRight w:val="0"/>
      <w:marTop w:val="0"/>
      <w:marBottom w:val="0"/>
      <w:divBdr>
        <w:top w:val="none" w:sz="0" w:space="0" w:color="auto"/>
        <w:left w:val="none" w:sz="0" w:space="0" w:color="auto"/>
        <w:bottom w:val="none" w:sz="0" w:space="0" w:color="auto"/>
        <w:right w:val="none" w:sz="0" w:space="0" w:color="auto"/>
      </w:divBdr>
    </w:div>
    <w:div w:id="218832403">
      <w:bodyDiv w:val="1"/>
      <w:marLeft w:val="0"/>
      <w:marRight w:val="0"/>
      <w:marTop w:val="0"/>
      <w:marBottom w:val="0"/>
      <w:divBdr>
        <w:top w:val="none" w:sz="0" w:space="0" w:color="auto"/>
        <w:left w:val="none" w:sz="0" w:space="0" w:color="auto"/>
        <w:bottom w:val="none" w:sz="0" w:space="0" w:color="auto"/>
        <w:right w:val="none" w:sz="0" w:space="0" w:color="auto"/>
      </w:divBdr>
    </w:div>
    <w:div w:id="232277343">
      <w:bodyDiv w:val="1"/>
      <w:marLeft w:val="0"/>
      <w:marRight w:val="0"/>
      <w:marTop w:val="0"/>
      <w:marBottom w:val="0"/>
      <w:divBdr>
        <w:top w:val="none" w:sz="0" w:space="0" w:color="auto"/>
        <w:left w:val="none" w:sz="0" w:space="0" w:color="auto"/>
        <w:bottom w:val="none" w:sz="0" w:space="0" w:color="auto"/>
        <w:right w:val="none" w:sz="0" w:space="0" w:color="auto"/>
      </w:divBdr>
    </w:div>
    <w:div w:id="235747131">
      <w:bodyDiv w:val="1"/>
      <w:marLeft w:val="0"/>
      <w:marRight w:val="0"/>
      <w:marTop w:val="0"/>
      <w:marBottom w:val="0"/>
      <w:divBdr>
        <w:top w:val="none" w:sz="0" w:space="0" w:color="auto"/>
        <w:left w:val="none" w:sz="0" w:space="0" w:color="auto"/>
        <w:bottom w:val="none" w:sz="0" w:space="0" w:color="auto"/>
        <w:right w:val="none" w:sz="0" w:space="0" w:color="auto"/>
      </w:divBdr>
    </w:div>
    <w:div w:id="238291285">
      <w:bodyDiv w:val="1"/>
      <w:marLeft w:val="0"/>
      <w:marRight w:val="0"/>
      <w:marTop w:val="0"/>
      <w:marBottom w:val="0"/>
      <w:divBdr>
        <w:top w:val="none" w:sz="0" w:space="0" w:color="auto"/>
        <w:left w:val="none" w:sz="0" w:space="0" w:color="auto"/>
        <w:bottom w:val="none" w:sz="0" w:space="0" w:color="auto"/>
        <w:right w:val="none" w:sz="0" w:space="0" w:color="auto"/>
      </w:divBdr>
    </w:div>
    <w:div w:id="243689793">
      <w:bodyDiv w:val="1"/>
      <w:marLeft w:val="0"/>
      <w:marRight w:val="0"/>
      <w:marTop w:val="0"/>
      <w:marBottom w:val="0"/>
      <w:divBdr>
        <w:top w:val="none" w:sz="0" w:space="0" w:color="auto"/>
        <w:left w:val="none" w:sz="0" w:space="0" w:color="auto"/>
        <w:bottom w:val="none" w:sz="0" w:space="0" w:color="auto"/>
        <w:right w:val="none" w:sz="0" w:space="0" w:color="auto"/>
      </w:divBdr>
    </w:div>
    <w:div w:id="257980118">
      <w:bodyDiv w:val="1"/>
      <w:marLeft w:val="0"/>
      <w:marRight w:val="0"/>
      <w:marTop w:val="0"/>
      <w:marBottom w:val="0"/>
      <w:divBdr>
        <w:top w:val="none" w:sz="0" w:space="0" w:color="auto"/>
        <w:left w:val="none" w:sz="0" w:space="0" w:color="auto"/>
        <w:bottom w:val="none" w:sz="0" w:space="0" w:color="auto"/>
        <w:right w:val="none" w:sz="0" w:space="0" w:color="auto"/>
      </w:divBdr>
    </w:div>
    <w:div w:id="259073432">
      <w:bodyDiv w:val="1"/>
      <w:marLeft w:val="0"/>
      <w:marRight w:val="0"/>
      <w:marTop w:val="0"/>
      <w:marBottom w:val="0"/>
      <w:divBdr>
        <w:top w:val="none" w:sz="0" w:space="0" w:color="auto"/>
        <w:left w:val="none" w:sz="0" w:space="0" w:color="auto"/>
        <w:bottom w:val="none" w:sz="0" w:space="0" w:color="auto"/>
        <w:right w:val="none" w:sz="0" w:space="0" w:color="auto"/>
      </w:divBdr>
    </w:div>
    <w:div w:id="261299680">
      <w:bodyDiv w:val="1"/>
      <w:marLeft w:val="0"/>
      <w:marRight w:val="0"/>
      <w:marTop w:val="0"/>
      <w:marBottom w:val="0"/>
      <w:divBdr>
        <w:top w:val="none" w:sz="0" w:space="0" w:color="auto"/>
        <w:left w:val="none" w:sz="0" w:space="0" w:color="auto"/>
        <w:bottom w:val="none" w:sz="0" w:space="0" w:color="auto"/>
        <w:right w:val="none" w:sz="0" w:space="0" w:color="auto"/>
      </w:divBdr>
    </w:div>
    <w:div w:id="282078579">
      <w:bodyDiv w:val="1"/>
      <w:marLeft w:val="0"/>
      <w:marRight w:val="0"/>
      <w:marTop w:val="0"/>
      <w:marBottom w:val="0"/>
      <w:divBdr>
        <w:top w:val="none" w:sz="0" w:space="0" w:color="auto"/>
        <w:left w:val="none" w:sz="0" w:space="0" w:color="auto"/>
        <w:bottom w:val="none" w:sz="0" w:space="0" w:color="auto"/>
        <w:right w:val="none" w:sz="0" w:space="0" w:color="auto"/>
      </w:divBdr>
    </w:div>
    <w:div w:id="302082241">
      <w:bodyDiv w:val="1"/>
      <w:marLeft w:val="0"/>
      <w:marRight w:val="0"/>
      <w:marTop w:val="0"/>
      <w:marBottom w:val="0"/>
      <w:divBdr>
        <w:top w:val="none" w:sz="0" w:space="0" w:color="auto"/>
        <w:left w:val="none" w:sz="0" w:space="0" w:color="auto"/>
        <w:bottom w:val="none" w:sz="0" w:space="0" w:color="auto"/>
        <w:right w:val="none" w:sz="0" w:space="0" w:color="auto"/>
      </w:divBdr>
    </w:div>
    <w:div w:id="302084744">
      <w:bodyDiv w:val="1"/>
      <w:marLeft w:val="0"/>
      <w:marRight w:val="0"/>
      <w:marTop w:val="0"/>
      <w:marBottom w:val="0"/>
      <w:divBdr>
        <w:top w:val="none" w:sz="0" w:space="0" w:color="auto"/>
        <w:left w:val="none" w:sz="0" w:space="0" w:color="auto"/>
        <w:bottom w:val="none" w:sz="0" w:space="0" w:color="auto"/>
        <w:right w:val="none" w:sz="0" w:space="0" w:color="auto"/>
      </w:divBdr>
    </w:div>
    <w:div w:id="306016994">
      <w:bodyDiv w:val="1"/>
      <w:marLeft w:val="0"/>
      <w:marRight w:val="0"/>
      <w:marTop w:val="0"/>
      <w:marBottom w:val="0"/>
      <w:divBdr>
        <w:top w:val="none" w:sz="0" w:space="0" w:color="auto"/>
        <w:left w:val="none" w:sz="0" w:space="0" w:color="auto"/>
        <w:bottom w:val="none" w:sz="0" w:space="0" w:color="auto"/>
        <w:right w:val="none" w:sz="0" w:space="0" w:color="auto"/>
      </w:divBdr>
    </w:div>
    <w:div w:id="311299569">
      <w:bodyDiv w:val="1"/>
      <w:marLeft w:val="0"/>
      <w:marRight w:val="0"/>
      <w:marTop w:val="0"/>
      <w:marBottom w:val="0"/>
      <w:divBdr>
        <w:top w:val="none" w:sz="0" w:space="0" w:color="auto"/>
        <w:left w:val="none" w:sz="0" w:space="0" w:color="auto"/>
        <w:bottom w:val="none" w:sz="0" w:space="0" w:color="auto"/>
        <w:right w:val="none" w:sz="0" w:space="0" w:color="auto"/>
      </w:divBdr>
    </w:div>
    <w:div w:id="335884236">
      <w:bodyDiv w:val="1"/>
      <w:marLeft w:val="0"/>
      <w:marRight w:val="0"/>
      <w:marTop w:val="0"/>
      <w:marBottom w:val="0"/>
      <w:divBdr>
        <w:top w:val="none" w:sz="0" w:space="0" w:color="auto"/>
        <w:left w:val="none" w:sz="0" w:space="0" w:color="auto"/>
        <w:bottom w:val="none" w:sz="0" w:space="0" w:color="auto"/>
        <w:right w:val="none" w:sz="0" w:space="0" w:color="auto"/>
      </w:divBdr>
    </w:div>
    <w:div w:id="361135014">
      <w:bodyDiv w:val="1"/>
      <w:marLeft w:val="0"/>
      <w:marRight w:val="0"/>
      <w:marTop w:val="0"/>
      <w:marBottom w:val="0"/>
      <w:divBdr>
        <w:top w:val="none" w:sz="0" w:space="0" w:color="auto"/>
        <w:left w:val="none" w:sz="0" w:space="0" w:color="auto"/>
        <w:bottom w:val="none" w:sz="0" w:space="0" w:color="auto"/>
        <w:right w:val="none" w:sz="0" w:space="0" w:color="auto"/>
      </w:divBdr>
    </w:div>
    <w:div w:id="362169742">
      <w:bodyDiv w:val="1"/>
      <w:marLeft w:val="0"/>
      <w:marRight w:val="0"/>
      <w:marTop w:val="0"/>
      <w:marBottom w:val="0"/>
      <w:divBdr>
        <w:top w:val="none" w:sz="0" w:space="0" w:color="auto"/>
        <w:left w:val="none" w:sz="0" w:space="0" w:color="auto"/>
        <w:bottom w:val="none" w:sz="0" w:space="0" w:color="auto"/>
        <w:right w:val="none" w:sz="0" w:space="0" w:color="auto"/>
      </w:divBdr>
    </w:div>
    <w:div w:id="393898909">
      <w:bodyDiv w:val="1"/>
      <w:marLeft w:val="0"/>
      <w:marRight w:val="0"/>
      <w:marTop w:val="0"/>
      <w:marBottom w:val="0"/>
      <w:divBdr>
        <w:top w:val="none" w:sz="0" w:space="0" w:color="auto"/>
        <w:left w:val="none" w:sz="0" w:space="0" w:color="auto"/>
        <w:bottom w:val="none" w:sz="0" w:space="0" w:color="auto"/>
        <w:right w:val="none" w:sz="0" w:space="0" w:color="auto"/>
      </w:divBdr>
    </w:div>
    <w:div w:id="399787471">
      <w:bodyDiv w:val="1"/>
      <w:marLeft w:val="0"/>
      <w:marRight w:val="0"/>
      <w:marTop w:val="0"/>
      <w:marBottom w:val="0"/>
      <w:divBdr>
        <w:top w:val="none" w:sz="0" w:space="0" w:color="auto"/>
        <w:left w:val="none" w:sz="0" w:space="0" w:color="auto"/>
        <w:bottom w:val="none" w:sz="0" w:space="0" w:color="auto"/>
        <w:right w:val="none" w:sz="0" w:space="0" w:color="auto"/>
      </w:divBdr>
    </w:div>
    <w:div w:id="427776042">
      <w:bodyDiv w:val="1"/>
      <w:marLeft w:val="0"/>
      <w:marRight w:val="0"/>
      <w:marTop w:val="0"/>
      <w:marBottom w:val="0"/>
      <w:divBdr>
        <w:top w:val="none" w:sz="0" w:space="0" w:color="auto"/>
        <w:left w:val="none" w:sz="0" w:space="0" w:color="auto"/>
        <w:bottom w:val="none" w:sz="0" w:space="0" w:color="auto"/>
        <w:right w:val="none" w:sz="0" w:space="0" w:color="auto"/>
      </w:divBdr>
    </w:div>
    <w:div w:id="438374210">
      <w:bodyDiv w:val="1"/>
      <w:marLeft w:val="0"/>
      <w:marRight w:val="0"/>
      <w:marTop w:val="0"/>
      <w:marBottom w:val="0"/>
      <w:divBdr>
        <w:top w:val="none" w:sz="0" w:space="0" w:color="auto"/>
        <w:left w:val="none" w:sz="0" w:space="0" w:color="auto"/>
        <w:bottom w:val="none" w:sz="0" w:space="0" w:color="auto"/>
        <w:right w:val="none" w:sz="0" w:space="0" w:color="auto"/>
      </w:divBdr>
    </w:div>
    <w:div w:id="445537437">
      <w:bodyDiv w:val="1"/>
      <w:marLeft w:val="0"/>
      <w:marRight w:val="0"/>
      <w:marTop w:val="0"/>
      <w:marBottom w:val="0"/>
      <w:divBdr>
        <w:top w:val="none" w:sz="0" w:space="0" w:color="auto"/>
        <w:left w:val="none" w:sz="0" w:space="0" w:color="auto"/>
        <w:bottom w:val="none" w:sz="0" w:space="0" w:color="auto"/>
        <w:right w:val="none" w:sz="0" w:space="0" w:color="auto"/>
      </w:divBdr>
    </w:div>
    <w:div w:id="456610370">
      <w:bodyDiv w:val="1"/>
      <w:marLeft w:val="0"/>
      <w:marRight w:val="0"/>
      <w:marTop w:val="0"/>
      <w:marBottom w:val="0"/>
      <w:divBdr>
        <w:top w:val="none" w:sz="0" w:space="0" w:color="auto"/>
        <w:left w:val="none" w:sz="0" w:space="0" w:color="auto"/>
        <w:bottom w:val="none" w:sz="0" w:space="0" w:color="auto"/>
        <w:right w:val="none" w:sz="0" w:space="0" w:color="auto"/>
      </w:divBdr>
    </w:div>
    <w:div w:id="460731421">
      <w:bodyDiv w:val="1"/>
      <w:marLeft w:val="0"/>
      <w:marRight w:val="0"/>
      <w:marTop w:val="0"/>
      <w:marBottom w:val="0"/>
      <w:divBdr>
        <w:top w:val="none" w:sz="0" w:space="0" w:color="auto"/>
        <w:left w:val="none" w:sz="0" w:space="0" w:color="auto"/>
        <w:bottom w:val="none" w:sz="0" w:space="0" w:color="auto"/>
        <w:right w:val="none" w:sz="0" w:space="0" w:color="auto"/>
      </w:divBdr>
    </w:div>
    <w:div w:id="475613733">
      <w:bodyDiv w:val="1"/>
      <w:marLeft w:val="0"/>
      <w:marRight w:val="0"/>
      <w:marTop w:val="0"/>
      <w:marBottom w:val="0"/>
      <w:divBdr>
        <w:top w:val="none" w:sz="0" w:space="0" w:color="auto"/>
        <w:left w:val="none" w:sz="0" w:space="0" w:color="auto"/>
        <w:bottom w:val="none" w:sz="0" w:space="0" w:color="auto"/>
        <w:right w:val="none" w:sz="0" w:space="0" w:color="auto"/>
      </w:divBdr>
    </w:div>
    <w:div w:id="494760650">
      <w:bodyDiv w:val="1"/>
      <w:marLeft w:val="0"/>
      <w:marRight w:val="0"/>
      <w:marTop w:val="0"/>
      <w:marBottom w:val="0"/>
      <w:divBdr>
        <w:top w:val="none" w:sz="0" w:space="0" w:color="auto"/>
        <w:left w:val="none" w:sz="0" w:space="0" w:color="auto"/>
        <w:bottom w:val="none" w:sz="0" w:space="0" w:color="auto"/>
        <w:right w:val="none" w:sz="0" w:space="0" w:color="auto"/>
      </w:divBdr>
    </w:div>
    <w:div w:id="502748530">
      <w:bodyDiv w:val="1"/>
      <w:marLeft w:val="0"/>
      <w:marRight w:val="0"/>
      <w:marTop w:val="0"/>
      <w:marBottom w:val="0"/>
      <w:divBdr>
        <w:top w:val="none" w:sz="0" w:space="0" w:color="auto"/>
        <w:left w:val="none" w:sz="0" w:space="0" w:color="auto"/>
        <w:bottom w:val="none" w:sz="0" w:space="0" w:color="auto"/>
        <w:right w:val="none" w:sz="0" w:space="0" w:color="auto"/>
      </w:divBdr>
    </w:div>
    <w:div w:id="509372301">
      <w:bodyDiv w:val="1"/>
      <w:marLeft w:val="0"/>
      <w:marRight w:val="0"/>
      <w:marTop w:val="0"/>
      <w:marBottom w:val="0"/>
      <w:divBdr>
        <w:top w:val="none" w:sz="0" w:space="0" w:color="auto"/>
        <w:left w:val="none" w:sz="0" w:space="0" w:color="auto"/>
        <w:bottom w:val="none" w:sz="0" w:space="0" w:color="auto"/>
        <w:right w:val="none" w:sz="0" w:space="0" w:color="auto"/>
      </w:divBdr>
    </w:div>
    <w:div w:id="523978703">
      <w:bodyDiv w:val="1"/>
      <w:marLeft w:val="0"/>
      <w:marRight w:val="0"/>
      <w:marTop w:val="0"/>
      <w:marBottom w:val="0"/>
      <w:divBdr>
        <w:top w:val="none" w:sz="0" w:space="0" w:color="auto"/>
        <w:left w:val="none" w:sz="0" w:space="0" w:color="auto"/>
        <w:bottom w:val="none" w:sz="0" w:space="0" w:color="auto"/>
        <w:right w:val="none" w:sz="0" w:space="0" w:color="auto"/>
      </w:divBdr>
    </w:div>
    <w:div w:id="540291281">
      <w:bodyDiv w:val="1"/>
      <w:marLeft w:val="0"/>
      <w:marRight w:val="0"/>
      <w:marTop w:val="0"/>
      <w:marBottom w:val="0"/>
      <w:divBdr>
        <w:top w:val="none" w:sz="0" w:space="0" w:color="auto"/>
        <w:left w:val="none" w:sz="0" w:space="0" w:color="auto"/>
        <w:bottom w:val="none" w:sz="0" w:space="0" w:color="auto"/>
        <w:right w:val="none" w:sz="0" w:space="0" w:color="auto"/>
      </w:divBdr>
    </w:div>
    <w:div w:id="544802889">
      <w:bodyDiv w:val="1"/>
      <w:marLeft w:val="0"/>
      <w:marRight w:val="0"/>
      <w:marTop w:val="0"/>
      <w:marBottom w:val="0"/>
      <w:divBdr>
        <w:top w:val="none" w:sz="0" w:space="0" w:color="auto"/>
        <w:left w:val="none" w:sz="0" w:space="0" w:color="auto"/>
        <w:bottom w:val="none" w:sz="0" w:space="0" w:color="auto"/>
        <w:right w:val="none" w:sz="0" w:space="0" w:color="auto"/>
      </w:divBdr>
    </w:div>
    <w:div w:id="549655727">
      <w:bodyDiv w:val="1"/>
      <w:marLeft w:val="0"/>
      <w:marRight w:val="0"/>
      <w:marTop w:val="0"/>
      <w:marBottom w:val="0"/>
      <w:divBdr>
        <w:top w:val="none" w:sz="0" w:space="0" w:color="auto"/>
        <w:left w:val="none" w:sz="0" w:space="0" w:color="auto"/>
        <w:bottom w:val="none" w:sz="0" w:space="0" w:color="auto"/>
        <w:right w:val="none" w:sz="0" w:space="0" w:color="auto"/>
      </w:divBdr>
    </w:div>
    <w:div w:id="571890597">
      <w:bodyDiv w:val="1"/>
      <w:marLeft w:val="0"/>
      <w:marRight w:val="0"/>
      <w:marTop w:val="0"/>
      <w:marBottom w:val="0"/>
      <w:divBdr>
        <w:top w:val="none" w:sz="0" w:space="0" w:color="auto"/>
        <w:left w:val="none" w:sz="0" w:space="0" w:color="auto"/>
        <w:bottom w:val="none" w:sz="0" w:space="0" w:color="auto"/>
        <w:right w:val="none" w:sz="0" w:space="0" w:color="auto"/>
      </w:divBdr>
    </w:div>
    <w:div w:id="582570197">
      <w:bodyDiv w:val="1"/>
      <w:marLeft w:val="0"/>
      <w:marRight w:val="0"/>
      <w:marTop w:val="0"/>
      <w:marBottom w:val="0"/>
      <w:divBdr>
        <w:top w:val="none" w:sz="0" w:space="0" w:color="auto"/>
        <w:left w:val="none" w:sz="0" w:space="0" w:color="auto"/>
        <w:bottom w:val="none" w:sz="0" w:space="0" w:color="auto"/>
        <w:right w:val="none" w:sz="0" w:space="0" w:color="auto"/>
      </w:divBdr>
    </w:div>
    <w:div w:id="609901198">
      <w:bodyDiv w:val="1"/>
      <w:marLeft w:val="0"/>
      <w:marRight w:val="0"/>
      <w:marTop w:val="0"/>
      <w:marBottom w:val="0"/>
      <w:divBdr>
        <w:top w:val="none" w:sz="0" w:space="0" w:color="auto"/>
        <w:left w:val="none" w:sz="0" w:space="0" w:color="auto"/>
        <w:bottom w:val="none" w:sz="0" w:space="0" w:color="auto"/>
        <w:right w:val="none" w:sz="0" w:space="0" w:color="auto"/>
      </w:divBdr>
    </w:div>
    <w:div w:id="627973433">
      <w:bodyDiv w:val="1"/>
      <w:marLeft w:val="0"/>
      <w:marRight w:val="0"/>
      <w:marTop w:val="0"/>
      <w:marBottom w:val="0"/>
      <w:divBdr>
        <w:top w:val="none" w:sz="0" w:space="0" w:color="auto"/>
        <w:left w:val="none" w:sz="0" w:space="0" w:color="auto"/>
        <w:bottom w:val="none" w:sz="0" w:space="0" w:color="auto"/>
        <w:right w:val="none" w:sz="0" w:space="0" w:color="auto"/>
      </w:divBdr>
    </w:div>
    <w:div w:id="646476740">
      <w:bodyDiv w:val="1"/>
      <w:marLeft w:val="0"/>
      <w:marRight w:val="0"/>
      <w:marTop w:val="0"/>
      <w:marBottom w:val="0"/>
      <w:divBdr>
        <w:top w:val="none" w:sz="0" w:space="0" w:color="auto"/>
        <w:left w:val="none" w:sz="0" w:space="0" w:color="auto"/>
        <w:bottom w:val="none" w:sz="0" w:space="0" w:color="auto"/>
        <w:right w:val="none" w:sz="0" w:space="0" w:color="auto"/>
      </w:divBdr>
    </w:div>
    <w:div w:id="687878176">
      <w:bodyDiv w:val="1"/>
      <w:marLeft w:val="0"/>
      <w:marRight w:val="0"/>
      <w:marTop w:val="0"/>
      <w:marBottom w:val="0"/>
      <w:divBdr>
        <w:top w:val="none" w:sz="0" w:space="0" w:color="auto"/>
        <w:left w:val="none" w:sz="0" w:space="0" w:color="auto"/>
        <w:bottom w:val="none" w:sz="0" w:space="0" w:color="auto"/>
        <w:right w:val="none" w:sz="0" w:space="0" w:color="auto"/>
      </w:divBdr>
    </w:div>
    <w:div w:id="699161636">
      <w:bodyDiv w:val="1"/>
      <w:marLeft w:val="0"/>
      <w:marRight w:val="0"/>
      <w:marTop w:val="0"/>
      <w:marBottom w:val="0"/>
      <w:divBdr>
        <w:top w:val="none" w:sz="0" w:space="0" w:color="auto"/>
        <w:left w:val="none" w:sz="0" w:space="0" w:color="auto"/>
        <w:bottom w:val="none" w:sz="0" w:space="0" w:color="auto"/>
        <w:right w:val="none" w:sz="0" w:space="0" w:color="auto"/>
      </w:divBdr>
    </w:div>
    <w:div w:id="712195009">
      <w:bodyDiv w:val="1"/>
      <w:marLeft w:val="0"/>
      <w:marRight w:val="0"/>
      <w:marTop w:val="0"/>
      <w:marBottom w:val="0"/>
      <w:divBdr>
        <w:top w:val="none" w:sz="0" w:space="0" w:color="auto"/>
        <w:left w:val="none" w:sz="0" w:space="0" w:color="auto"/>
        <w:bottom w:val="none" w:sz="0" w:space="0" w:color="auto"/>
        <w:right w:val="none" w:sz="0" w:space="0" w:color="auto"/>
      </w:divBdr>
    </w:div>
    <w:div w:id="732168465">
      <w:bodyDiv w:val="1"/>
      <w:marLeft w:val="0"/>
      <w:marRight w:val="0"/>
      <w:marTop w:val="0"/>
      <w:marBottom w:val="0"/>
      <w:divBdr>
        <w:top w:val="none" w:sz="0" w:space="0" w:color="auto"/>
        <w:left w:val="none" w:sz="0" w:space="0" w:color="auto"/>
        <w:bottom w:val="none" w:sz="0" w:space="0" w:color="auto"/>
        <w:right w:val="none" w:sz="0" w:space="0" w:color="auto"/>
      </w:divBdr>
    </w:div>
    <w:div w:id="732507639">
      <w:bodyDiv w:val="1"/>
      <w:marLeft w:val="0"/>
      <w:marRight w:val="0"/>
      <w:marTop w:val="0"/>
      <w:marBottom w:val="0"/>
      <w:divBdr>
        <w:top w:val="none" w:sz="0" w:space="0" w:color="auto"/>
        <w:left w:val="none" w:sz="0" w:space="0" w:color="auto"/>
        <w:bottom w:val="none" w:sz="0" w:space="0" w:color="auto"/>
        <w:right w:val="none" w:sz="0" w:space="0" w:color="auto"/>
      </w:divBdr>
    </w:div>
    <w:div w:id="739669233">
      <w:bodyDiv w:val="1"/>
      <w:marLeft w:val="0"/>
      <w:marRight w:val="0"/>
      <w:marTop w:val="0"/>
      <w:marBottom w:val="0"/>
      <w:divBdr>
        <w:top w:val="none" w:sz="0" w:space="0" w:color="auto"/>
        <w:left w:val="none" w:sz="0" w:space="0" w:color="auto"/>
        <w:bottom w:val="none" w:sz="0" w:space="0" w:color="auto"/>
        <w:right w:val="none" w:sz="0" w:space="0" w:color="auto"/>
      </w:divBdr>
    </w:div>
    <w:div w:id="742025375">
      <w:bodyDiv w:val="1"/>
      <w:marLeft w:val="0"/>
      <w:marRight w:val="0"/>
      <w:marTop w:val="0"/>
      <w:marBottom w:val="0"/>
      <w:divBdr>
        <w:top w:val="none" w:sz="0" w:space="0" w:color="auto"/>
        <w:left w:val="none" w:sz="0" w:space="0" w:color="auto"/>
        <w:bottom w:val="none" w:sz="0" w:space="0" w:color="auto"/>
        <w:right w:val="none" w:sz="0" w:space="0" w:color="auto"/>
      </w:divBdr>
    </w:div>
    <w:div w:id="743181701">
      <w:bodyDiv w:val="1"/>
      <w:marLeft w:val="0"/>
      <w:marRight w:val="0"/>
      <w:marTop w:val="0"/>
      <w:marBottom w:val="0"/>
      <w:divBdr>
        <w:top w:val="none" w:sz="0" w:space="0" w:color="auto"/>
        <w:left w:val="none" w:sz="0" w:space="0" w:color="auto"/>
        <w:bottom w:val="none" w:sz="0" w:space="0" w:color="auto"/>
        <w:right w:val="none" w:sz="0" w:space="0" w:color="auto"/>
      </w:divBdr>
    </w:div>
    <w:div w:id="751851748">
      <w:bodyDiv w:val="1"/>
      <w:marLeft w:val="0"/>
      <w:marRight w:val="0"/>
      <w:marTop w:val="0"/>
      <w:marBottom w:val="0"/>
      <w:divBdr>
        <w:top w:val="none" w:sz="0" w:space="0" w:color="auto"/>
        <w:left w:val="none" w:sz="0" w:space="0" w:color="auto"/>
        <w:bottom w:val="none" w:sz="0" w:space="0" w:color="auto"/>
        <w:right w:val="none" w:sz="0" w:space="0" w:color="auto"/>
      </w:divBdr>
    </w:div>
    <w:div w:id="752552847">
      <w:bodyDiv w:val="1"/>
      <w:marLeft w:val="0"/>
      <w:marRight w:val="0"/>
      <w:marTop w:val="0"/>
      <w:marBottom w:val="0"/>
      <w:divBdr>
        <w:top w:val="none" w:sz="0" w:space="0" w:color="auto"/>
        <w:left w:val="none" w:sz="0" w:space="0" w:color="auto"/>
        <w:bottom w:val="none" w:sz="0" w:space="0" w:color="auto"/>
        <w:right w:val="none" w:sz="0" w:space="0" w:color="auto"/>
      </w:divBdr>
    </w:div>
    <w:div w:id="758334465">
      <w:bodyDiv w:val="1"/>
      <w:marLeft w:val="0"/>
      <w:marRight w:val="0"/>
      <w:marTop w:val="0"/>
      <w:marBottom w:val="0"/>
      <w:divBdr>
        <w:top w:val="none" w:sz="0" w:space="0" w:color="auto"/>
        <w:left w:val="none" w:sz="0" w:space="0" w:color="auto"/>
        <w:bottom w:val="none" w:sz="0" w:space="0" w:color="auto"/>
        <w:right w:val="none" w:sz="0" w:space="0" w:color="auto"/>
      </w:divBdr>
    </w:div>
    <w:div w:id="762604679">
      <w:bodyDiv w:val="1"/>
      <w:marLeft w:val="0"/>
      <w:marRight w:val="0"/>
      <w:marTop w:val="0"/>
      <w:marBottom w:val="0"/>
      <w:divBdr>
        <w:top w:val="none" w:sz="0" w:space="0" w:color="auto"/>
        <w:left w:val="none" w:sz="0" w:space="0" w:color="auto"/>
        <w:bottom w:val="none" w:sz="0" w:space="0" w:color="auto"/>
        <w:right w:val="none" w:sz="0" w:space="0" w:color="auto"/>
      </w:divBdr>
    </w:div>
    <w:div w:id="762845432">
      <w:bodyDiv w:val="1"/>
      <w:marLeft w:val="0"/>
      <w:marRight w:val="0"/>
      <w:marTop w:val="0"/>
      <w:marBottom w:val="0"/>
      <w:divBdr>
        <w:top w:val="none" w:sz="0" w:space="0" w:color="auto"/>
        <w:left w:val="none" w:sz="0" w:space="0" w:color="auto"/>
        <w:bottom w:val="none" w:sz="0" w:space="0" w:color="auto"/>
        <w:right w:val="none" w:sz="0" w:space="0" w:color="auto"/>
      </w:divBdr>
    </w:div>
    <w:div w:id="765854343">
      <w:bodyDiv w:val="1"/>
      <w:marLeft w:val="0"/>
      <w:marRight w:val="0"/>
      <w:marTop w:val="0"/>
      <w:marBottom w:val="0"/>
      <w:divBdr>
        <w:top w:val="none" w:sz="0" w:space="0" w:color="auto"/>
        <w:left w:val="none" w:sz="0" w:space="0" w:color="auto"/>
        <w:bottom w:val="none" w:sz="0" w:space="0" w:color="auto"/>
        <w:right w:val="none" w:sz="0" w:space="0" w:color="auto"/>
      </w:divBdr>
    </w:div>
    <w:div w:id="767778410">
      <w:bodyDiv w:val="1"/>
      <w:marLeft w:val="0"/>
      <w:marRight w:val="0"/>
      <w:marTop w:val="0"/>
      <w:marBottom w:val="0"/>
      <w:divBdr>
        <w:top w:val="none" w:sz="0" w:space="0" w:color="auto"/>
        <w:left w:val="none" w:sz="0" w:space="0" w:color="auto"/>
        <w:bottom w:val="none" w:sz="0" w:space="0" w:color="auto"/>
        <w:right w:val="none" w:sz="0" w:space="0" w:color="auto"/>
      </w:divBdr>
    </w:div>
    <w:div w:id="770470166">
      <w:bodyDiv w:val="1"/>
      <w:marLeft w:val="0"/>
      <w:marRight w:val="0"/>
      <w:marTop w:val="0"/>
      <w:marBottom w:val="0"/>
      <w:divBdr>
        <w:top w:val="none" w:sz="0" w:space="0" w:color="auto"/>
        <w:left w:val="none" w:sz="0" w:space="0" w:color="auto"/>
        <w:bottom w:val="none" w:sz="0" w:space="0" w:color="auto"/>
        <w:right w:val="none" w:sz="0" w:space="0" w:color="auto"/>
      </w:divBdr>
    </w:div>
    <w:div w:id="776290688">
      <w:bodyDiv w:val="1"/>
      <w:marLeft w:val="0"/>
      <w:marRight w:val="0"/>
      <w:marTop w:val="0"/>
      <w:marBottom w:val="0"/>
      <w:divBdr>
        <w:top w:val="none" w:sz="0" w:space="0" w:color="auto"/>
        <w:left w:val="none" w:sz="0" w:space="0" w:color="auto"/>
        <w:bottom w:val="none" w:sz="0" w:space="0" w:color="auto"/>
        <w:right w:val="none" w:sz="0" w:space="0" w:color="auto"/>
      </w:divBdr>
    </w:div>
    <w:div w:id="782916914">
      <w:bodyDiv w:val="1"/>
      <w:marLeft w:val="0"/>
      <w:marRight w:val="0"/>
      <w:marTop w:val="0"/>
      <w:marBottom w:val="0"/>
      <w:divBdr>
        <w:top w:val="none" w:sz="0" w:space="0" w:color="auto"/>
        <w:left w:val="none" w:sz="0" w:space="0" w:color="auto"/>
        <w:bottom w:val="none" w:sz="0" w:space="0" w:color="auto"/>
        <w:right w:val="none" w:sz="0" w:space="0" w:color="auto"/>
      </w:divBdr>
    </w:div>
    <w:div w:id="783042758">
      <w:bodyDiv w:val="1"/>
      <w:marLeft w:val="0"/>
      <w:marRight w:val="0"/>
      <w:marTop w:val="0"/>
      <w:marBottom w:val="0"/>
      <w:divBdr>
        <w:top w:val="none" w:sz="0" w:space="0" w:color="auto"/>
        <w:left w:val="none" w:sz="0" w:space="0" w:color="auto"/>
        <w:bottom w:val="none" w:sz="0" w:space="0" w:color="auto"/>
        <w:right w:val="none" w:sz="0" w:space="0" w:color="auto"/>
      </w:divBdr>
    </w:div>
    <w:div w:id="811944178">
      <w:bodyDiv w:val="1"/>
      <w:marLeft w:val="0"/>
      <w:marRight w:val="0"/>
      <w:marTop w:val="0"/>
      <w:marBottom w:val="0"/>
      <w:divBdr>
        <w:top w:val="none" w:sz="0" w:space="0" w:color="auto"/>
        <w:left w:val="none" w:sz="0" w:space="0" w:color="auto"/>
        <w:bottom w:val="none" w:sz="0" w:space="0" w:color="auto"/>
        <w:right w:val="none" w:sz="0" w:space="0" w:color="auto"/>
      </w:divBdr>
    </w:div>
    <w:div w:id="842934539">
      <w:bodyDiv w:val="1"/>
      <w:marLeft w:val="0"/>
      <w:marRight w:val="0"/>
      <w:marTop w:val="0"/>
      <w:marBottom w:val="0"/>
      <w:divBdr>
        <w:top w:val="none" w:sz="0" w:space="0" w:color="auto"/>
        <w:left w:val="none" w:sz="0" w:space="0" w:color="auto"/>
        <w:bottom w:val="none" w:sz="0" w:space="0" w:color="auto"/>
        <w:right w:val="none" w:sz="0" w:space="0" w:color="auto"/>
      </w:divBdr>
    </w:div>
    <w:div w:id="846209010">
      <w:bodyDiv w:val="1"/>
      <w:marLeft w:val="0"/>
      <w:marRight w:val="0"/>
      <w:marTop w:val="0"/>
      <w:marBottom w:val="0"/>
      <w:divBdr>
        <w:top w:val="none" w:sz="0" w:space="0" w:color="auto"/>
        <w:left w:val="none" w:sz="0" w:space="0" w:color="auto"/>
        <w:bottom w:val="none" w:sz="0" w:space="0" w:color="auto"/>
        <w:right w:val="none" w:sz="0" w:space="0" w:color="auto"/>
      </w:divBdr>
    </w:div>
    <w:div w:id="852114383">
      <w:bodyDiv w:val="1"/>
      <w:marLeft w:val="0"/>
      <w:marRight w:val="0"/>
      <w:marTop w:val="0"/>
      <w:marBottom w:val="0"/>
      <w:divBdr>
        <w:top w:val="none" w:sz="0" w:space="0" w:color="auto"/>
        <w:left w:val="none" w:sz="0" w:space="0" w:color="auto"/>
        <w:bottom w:val="none" w:sz="0" w:space="0" w:color="auto"/>
        <w:right w:val="none" w:sz="0" w:space="0" w:color="auto"/>
      </w:divBdr>
    </w:div>
    <w:div w:id="889150225">
      <w:bodyDiv w:val="1"/>
      <w:marLeft w:val="0"/>
      <w:marRight w:val="0"/>
      <w:marTop w:val="0"/>
      <w:marBottom w:val="0"/>
      <w:divBdr>
        <w:top w:val="none" w:sz="0" w:space="0" w:color="auto"/>
        <w:left w:val="none" w:sz="0" w:space="0" w:color="auto"/>
        <w:bottom w:val="none" w:sz="0" w:space="0" w:color="auto"/>
        <w:right w:val="none" w:sz="0" w:space="0" w:color="auto"/>
      </w:divBdr>
    </w:div>
    <w:div w:id="893855854">
      <w:bodyDiv w:val="1"/>
      <w:marLeft w:val="0"/>
      <w:marRight w:val="0"/>
      <w:marTop w:val="0"/>
      <w:marBottom w:val="0"/>
      <w:divBdr>
        <w:top w:val="none" w:sz="0" w:space="0" w:color="auto"/>
        <w:left w:val="none" w:sz="0" w:space="0" w:color="auto"/>
        <w:bottom w:val="none" w:sz="0" w:space="0" w:color="auto"/>
        <w:right w:val="none" w:sz="0" w:space="0" w:color="auto"/>
      </w:divBdr>
    </w:div>
    <w:div w:id="900482898">
      <w:bodyDiv w:val="1"/>
      <w:marLeft w:val="0"/>
      <w:marRight w:val="0"/>
      <w:marTop w:val="0"/>
      <w:marBottom w:val="0"/>
      <w:divBdr>
        <w:top w:val="none" w:sz="0" w:space="0" w:color="auto"/>
        <w:left w:val="none" w:sz="0" w:space="0" w:color="auto"/>
        <w:bottom w:val="none" w:sz="0" w:space="0" w:color="auto"/>
        <w:right w:val="none" w:sz="0" w:space="0" w:color="auto"/>
      </w:divBdr>
    </w:div>
    <w:div w:id="905913277">
      <w:bodyDiv w:val="1"/>
      <w:marLeft w:val="0"/>
      <w:marRight w:val="0"/>
      <w:marTop w:val="0"/>
      <w:marBottom w:val="0"/>
      <w:divBdr>
        <w:top w:val="none" w:sz="0" w:space="0" w:color="auto"/>
        <w:left w:val="none" w:sz="0" w:space="0" w:color="auto"/>
        <w:bottom w:val="none" w:sz="0" w:space="0" w:color="auto"/>
        <w:right w:val="none" w:sz="0" w:space="0" w:color="auto"/>
      </w:divBdr>
    </w:div>
    <w:div w:id="906652885">
      <w:bodyDiv w:val="1"/>
      <w:marLeft w:val="0"/>
      <w:marRight w:val="0"/>
      <w:marTop w:val="0"/>
      <w:marBottom w:val="0"/>
      <w:divBdr>
        <w:top w:val="none" w:sz="0" w:space="0" w:color="auto"/>
        <w:left w:val="none" w:sz="0" w:space="0" w:color="auto"/>
        <w:bottom w:val="none" w:sz="0" w:space="0" w:color="auto"/>
        <w:right w:val="none" w:sz="0" w:space="0" w:color="auto"/>
      </w:divBdr>
    </w:div>
    <w:div w:id="910118305">
      <w:bodyDiv w:val="1"/>
      <w:marLeft w:val="0"/>
      <w:marRight w:val="0"/>
      <w:marTop w:val="0"/>
      <w:marBottom w:val="0"/>
      <w:divBdr>
        <w:top w:val="none" w:sz="0" w:space="0" w:color="auto"/>
        <w:left w:val="none" w:sz="0" w:space="0" w:color="auto"/>
        <w:bottom w:val="none" w:sz="0" w:space="0" w:color="auto"/>
        <w:right w:val="none" w:sz="0" w:space="0" w:color="auto"/>
      </w:divBdr>
    </w:div>
    <w:div w:id="910581352">
      <w:bodyDiv w:val="1"/>
      <w:marLeft w:val="0"/>
      <w:marRight w:val="0"/>
      <w:marTop w:val="0"/>
      <w:marBottom w:val="0"/>
      <w:divBdr>
        <w:top w:val="none" w:sz="0" w:space="0" w:color="auto"/>
        <w:left w:val="none" w:sz="0" w:space="0" w:color="auto"/>
        <w:bottom w:val="none" w:sz="0" w:space="0" w:color="auto"/>
        <w:right w:val="none" w:sz="0" w:space="0" w:color="auto"/>
      </w:divBdr>
    </w:div>
    <w:div w:id="919020404">
      <w:bodyDiv w:val="1"/>
      <w:marLeft w:val="0"/>
      <w:marRight w:val="0"/>
      <w:marTop w:val="0"/>
      <w:marBottom w:val="0"/>
      <w:divBdr>
        <w:top w:val="none" w:sz="0" w:space="0" w:color="auto"/>
        <w:left w:val="none" w:sz="0" w:space="0" w:color="auto"/>
        <w:bottom w:val="none" w:sz="0" w:space="0" w:color="auto"/>
        <w:right w:val="none" w:sz="0" w:space="0" w:color="auto"/>
      </w:divBdr>
    </w:div>
    <w:div w:id="924614142">
      <w:bodyDiv w:val="1"/>
      <w:marLeft w:val="0"/>
      <w:marRight w:val="0"/>
      <w:marTop w:val="0"/>
      <w:marBottom w:val="0"/>
      <w:divBdr>
        <w:top w:val="none" w:sz="0" w:space="0" w:color="auto"/>
        <w:left w:val="none" w:sz="0" w:space="0" w:color="auto"/>
        <w:bottom w:val="none" w:sz="0" w:space="0" w:color="auto"/>
        <w:right w:val="none" w:sz="0" w:space="0" w:color="auto"/>
      </w:divBdr>
    </w:div>
    <w:div w:id="925268746">
      <w:bodyDiv w:val="1"/>
      <w:marLeft w:val="0"/>
      <w:marRight w:val="0"/>
      <w:marTop w:val="0"/>
      <w:marBottom w:val="0"/>
      <w:divBdr>
        <w:top w:val="none" w:sz="0" w:space="0" w:color="auto"/>
        <w:left w:val="none" w:sz="0" w:space="0" w:color="auto"/>
        <w:bottom w:val="none" w:sz="0" w:space="0" w:color="auto"/>
        <w:right w:val="none" w:sz="0" w:space="0" w:color="auto"/>
      </w:divBdr>
    </w:div>
    <w:div w:id="925305960">
      <w:bodyDiv w:val="1"/>
      <w:marLeft w:val="0"/>
      <w:marRight w:val="0"/>
      <w:marTop w:val="0"/>
      <w:marBottom w:val="0"/>
      <w:divBdr>
        <w:top w:val="none" w:sz="0" w:space="0" w:color="auto"/>
        <w:left w:val="none" w:sz="0" w:space="0" w:color="auto"/>
        <w:bottom w:val="none" w:sz="0" w:space="0" w:color="auto"/>
        <w:right w:val="none" w:sz="0" w:space="0" w:color="auto"/>
      </w:divBdr>
    </w:div>
    <w:div w:id="935402958">
      <w:bodyDiv w:val="1"/>
      <w:marLeft w:val="0"/>
      <w:marRight w:val="0"/>
      <w:marTop w:val="0"/>
      <w:marBottom w:val="0"/>
      <w:divBdr>
        <w:top w:val="none" w:sz="0" w:space="0" w:color="auto"/>
        <w:left w:val="none" w:sz="0" w:space="0" w:color="auto"/>
        <w:bottom w:val="none" w:sz="0" w:space="0" w:color="auto"/>
        <w:right w:val="none" w:sz="0" w:space="0" w:color="auto"/>
      </w:divBdr>
    </w:div>
    <w:div w:id="956378287">
      <w:bodyDiv w:val="1"/>
      <w:marLeft w:val="0"/>
      <w:marRight w:val="0"/>
      <w:marTop w:val="0"/>
      <w:marBottom w:val="0"/>
      <w:divBdr>
        <w:top w:val="none" w:sz="0" w:space="0" w:color="auto"/>
        <w:left w:val="none" w:sz="0" w:space="0" w:color="auto"/>
        <w:bottom w:val="none" w:sz="0" w:space="0" w:color="auto"/>
        <w:right w:val="none" w:sz="0" w:space="0" w:color="auto"/>
      </w:divBdr>
    </w:div>
    <w:div w:id="958606519">
      <w:bodyDiv w:val="1"/>
      <w:marLeft w:val="0"/>
      <w:marRight w:val="0"/>
      <w:marTop w:val="0"/>
      <w:marBottom w:val="0"/>
      <w:divBdr>
        <w:top w:val="none" w:sz="0" w:space="0" w:color="auto"/>
        <w:left w:val="none" w:sz="0" w:space="0" w:color="auto"/>
        <w:bottom w:val="none" w:sz="0" w:space="0" w:color="auto"/>
        <w:right w:val="none" w:sz="0" w:space="0" w:color="auto"/>
      </w:divBdr>
    </w:div>
    <w:div w:id="962610541">
      <w:bodyDiv w:val="1"/>
      <w:marLeft w:val="0"/>
      <w:marRight w:val="0"/>
      <w:marTop w:val="0"/>
      <w:marBottom w:val="0"/>
      <w:divBdr>
        <w:top w:val="none" w:sz="0" w:space="0" w:color="auto"/>
        <w:left w:val="none" w:sz="0" w:space="0" w:color="auto"/>
        <w:bottom w:val="none" w:sz="0" w:space="0" w:color="auto"/>
        <w:right w:val="none" w:sz="0" w:space="0" w:color="auto"/>
      </w:divBdr>
    </w:div>
    <w:div w:id="978076887">
      <w:bodyDiv w:val="1"/>
      <w:marLeft w:val="0"/>
      <w:marRight w:val="0"/>
      <w:marTop w:val="0"/>
      <w:marBottom w:val="0"/>
      <w:divBdr>
        <w:top w:val="none" w:sz="0" w:space="0" w:color="auto"/>
        <w:left w:val="none" w:sz="0" w:space="0" w:color="auto"/>
        <w:bottom w:val="none" w:sz="0" w:space="0" w:color="auto"/>
        <w:right w:val="none" w:sz="0" w:space="0" w:color="auto"/>
      </w:divBdr>
    </w:div>
    <w:div w:id="983896045">
      <w:bodyDiv w:val="1"/>
      <w:marLeft w:val="0"/>
      <w:marRight w:val="0"/>
      <w:marTop w:val="0"/>
      <w:marBottom w:val="0"/>
      <w:divBdr>
        <w:top w:val="none" w:sz="0" w:space="0" w:color="auto"/>
        <w:left w:val="none" w:sz="0" w:space="0" w:color="auto"/>
        <w:bottom w:val="none" w:sz="0" w:space="0" w:color="auto"/>
        <w:right w:val="none" w:sz="0" w:space="0" w:color="auto"/>
      </w:divBdr>
    </w:div>
    <w:div w:id="991711402">
      <w:bodyDiv w:val="1"/>
      <w:marLeft w:val="0"/>
      <w:marRight w:val="0"/>
      <w:marTop w:val="0"/>
      <w:marBottom w:val="0"/>
      <w:divBdr>
        <w:top w:val="none" w:sz="0" w:space="0" w:color="auto"/>
        <w:left w:val="none" w:sz="0" w:space="0" w:color="auto"/>
        <w:bottom w:val="none" w:sz="0" w:space="0" w:color="auto"/>
        <w:right w:val="none" w:sz="0" w:space="0" w:color="auto"/>
      </w:divBdr>
    </w:div>
    <w:div w:id="1001158270">
      <w:bodyDiv w:val="1"/>
      <w:marLeft w:val="0"/>
      <w:marRight w:val="0"/>
      <w:marTop w:val="0"/>
      <w:marBottom w:val="0"/>
      <w:divBdr>
        <w:top w:val="none" w:sz="0" w:space="0" w:color="auto"/>
        <w:left w:val="none" w:sz="0" w:space="0" w:color="auto"/>
        <w:bottom w:val="none" w:sz="0" w:space="0" w:color="auto"/>
        <w:right w:val="none" w:sz="0" w:space="0" w:color="auto"/>
      </w:divBdr>
    </w:div>
    <w:div w:id="1013412560">
      <w:bodyDiv w:val="1"/>
      <w:marLeft w:val="0"/>
      <w:marRight w:val="0"/>
      <w:marTop w:val="0"/>
      <w:marBottom w:val="0"/>
      <w:divBdr>
        <w:top w:val="none" w:sz="0" w:space="0" w:color="auto"/>
        <w:left w:val="none" w:sz="0" w:space="0" w:color="auto"/>
        <w:bottom w:val="none" w:sz="0" w:space="0" w:color="auto"/>
        <w:right w:val="none" w:sz="0" w:space="0" w:color="auto"/>
      </w:divBdr>
    </w:div>
    <w:div w:id="1022324439">
      <w:bodyDiv w:val="1"/>
      <w:marLeft w:val="0"/>
      <w:marRight w:val="0"/>
      <w:marTop w:val="0"/>
      <w:marBottom w:val="0"/>
      <w:divBdr>
        <w:top w:val="none" w:sz="0" w:space="0" w:color="auto"/>
        <w:left w:val="none" w:sz="0" w:space="0" w:color="auto"/>
        <w:bottom w:val="none" w:sz="0" w:space="0" w:color="auto"/>
        <w:right w:val="none" w:sz="0" w:space="0" w:color="auto"/>
      </w:divBdr>
    </w:div>
    <w:div w:id="1026566202">
      <w:bodyDiv w:val="1"/>
      <w:marLeft w:val="0"/>
      <w:marRight w:val="0"/>
      <w:marTop w:val="0"/>
      <w:marBottom w:val="0"/>
      <w:divBdr>
        <w:top w:val="none" w:sz="0" w:space="0" w:color="auto"/>
        <w:left w:val="none" w:sz="0" w:space="0" w:color="auto"/>
        <w:bottom w:val="none" w:sz="0" w:space="0" w:color="auto"/>
        <w:right w:val="none" w:sz="0" w:space="0" w:color="auto"/>
      </w:divBdr>
    </w:div>
    <w:div w:id="1029262879">
      <w:bodyDiv w:val="1"/>
      <w:marLeft w:val="0"/>
      <w:marRight w:val="0"/>
      <w:marTop w:val="0"/>
      <w:marBottom w:val="0"/>
      <w:divBdr>
        <w:top w:val="none" w:sz="0" w:space="0" w:color="auto"/>
        <w:left w:val="none" w:sz="0" w:space="0" w:color="auto"/>
        <w:bottom w:val="none" w:sz="0" w:space="0" w:color="auto"/>
        <w:right w:val="none" w:sz="0" w:space="0" w:color="auto"/>
      </w:divBdr>
    </w:div>
    <w:div w:id="1029451550">
      <w:bodyDiv w:val="1"/>
      <w:marLeft w:val="0"/>
      <w:marRight w:val="0"/>
      <w:marTop w:val="0"/>
      <w:marBottom w:val="0"/>
      <w:divBdr>
        <w:top w:val="none" w:sz="0" w:space="0" w:color="auto"/>
        <w:left w:val="none" w:sz="0" w:space="0" w:color="auto"/>
        <w:bottom w:val="none" w:sz="0" w:space="0" w:color="auto"/>
        <w:right w:val="none" w:sz="0" w:space="0" w:color="auto"/>
      </w:divBdr>
    </w:div>
    <w:div w:id="1037705195">
      <w:bodyDiv w:val="1"/>
      <w:marLeft w:val="0"/>
      <w:marRight w:val="0"/>
      <w:marTop w:val="0"/>
      <w:marBottom w:val="0"/>
      <w:divBdr>
        <w:top w:val="none" w:sz="0" w:space="0" w:color="auto"/>
        <w:left w:val="none" w:sz="0" w:space="0" w:color="auto"/>
        <w:bottom w:val="none" w:sz="0" w:space="0" w:color="auto"/>
        <w:right w:val="none" w:sz="0" w:space="0" w:color="auto"/>
      </w:divBdr>
    </w:div>
    <w:div w:id="1039433184">
      <w:bodyDiv w:val="1"/>
      <w:marLeft w:val="0"/>
      <w:marRight w:val="0"/>
      <w:marTop w:val="0"/>
      <w:marBottom w:val="0"/>
      <w:divBdr>
        <w:top w:val="none" w:sz="0" w:space="0" w:color="auto"/>
        <w:left w:val="none" w:sz="0" w:space="0" w:color="auto"/>
        <w:bottom w:val="none" w:sz="0" w:space="0" w:color="auto"/>
        <w:right w:val="none" w:sz="0" w:space="0" w:color="auto"/>
      </w:divBdr>
    </w:div>
    <w:div w:id="1050956993">
      <w:bodyDiv w:val="1"/>
      <w:marLeft w:val="0"/>
      <w:marRight w:val="0"/>
      <w:marTop w:val="0"/>
      <w:marBottom w:val="0"/>
      <w:divBdr>
        <w:top w:val="none" w:sz="0" w:space="0" w:color="auto"/>
        <w:left w:val="none" w:sz="0" w:space="0" w:color="auto"/>
        <w:bottom w:val="none" w:sz="0" w:space="0" w:color="auto"/>
        <w:right w:val="none" w:sz="0" w:space="0" w:color="auto"/>
      </w:divBdr>
    </w:div>
    <w:div w:id="1052000109">
      <w:bodyDiv w:val="1"/>
      <w:marLeft w:val="0"/>
      <w:marRight w:val="0"/>
      <w:marTop w:val="0"/>
      <w:marBottom w:val="0"/>
      <w:divBdr>
        <w:top w:val="none" w:sz="0" w:space="0" w:color="auto"/>
        <w:left w:val="none" w:sz="0" w:space="0" w:color="auto"/>
        <w:bottom w:val="none" w:sz="0" w:space="0" w:color="auto"/>
        <w:right w:val="none" w:sz="0" w:space="0" w:color="auto"/>
      </w:divBdr>
    </w:div>
    <w:div w:id="1058748185">
      <w:bodyDiv w:val="1"/>
      <w:marLeft w:val="0"/>
      <w:marRight w:val="0"/>
      <w:marTop w:val="0"/>
      <w:marBottom w:val="0"/>
      <w:divBdr>
        <w:top w:val="none" w:sz="0" w:space="0" w:color="auto"/>
        <w:left w:val="none" w:sz="0" w:space="0" w:color="auto"/>
        <w:bottom w:val="none" w:sz="0" w:space="0" w:color="auto"/>
        <w:right w:val="none" w:sz="0" w:space="0" w:color="auto"/>
      </w:divBdr>
    </w:div>
    <w:div w:id="1065571317">
      <w:bodyDiv w:val="1"/>
      <w:marLeft w:val="0"/>
      <w:marRight w:val="0"/>
      <w:marTop w:val="0"/>
      <w:marBottom w:val="0"/>
      <w:divBdr>
        <w:top w:val="none" w:sz="0" w:space="0" w:color="auto"/>
        <w:left w:val="none" w:sz="0" w:space="0" w:color="auto"/>
        <w:bottom w:val="none" w:sz="0" w:space="0" w:color="auto"/>
        <w:right w:val="none" w:sz="0" w:space="0" w:color="auto"/>
      </w:divBdr>
    </w:div>
    <w:div w:id="1078596934">
      <w:bodyDiv w:val="1"/>
      <w:marLeft w:val="0"/>
      <w:marRight w:val="0"/>
      <w:marTop w:val="0"/>
      <w:marBottom w:val="0"/>
      <w:divBdr>
        <w:top w:val="none" w:sz="0" w:space="0" w:color="auto"/>
        <w:left w:val="none" w:sz="0" w:space="0" w:color="auto"/>
        <w:bottom w:val="none" w:sz="0" w:space="0" w:color="auto"/>
        <w:right w:val="none" w:sz="0" w:space="0" w:color="auto"/>
      </w:divBdr>
    </w:div>
    <w:div w:id="1080910431">
      <w:bodyDiv w:val="1"/>
      <w:marLeft w:val="0"/>
      <w:marRight w:val="0"/>
      <w:marTop w:val="0"/>
      <w:marBottom w:val="0"/>
      <w:divBdr>
        <w:top w:val="none" w:sz="0" w:space="0" w:color="auto"/>
        <w:left w:val="none" w:sz="0" w:space="0" w:color="auto"/>
        <w:bottom w:val="none" w:sz="0" w:space="0" w:color="auto"/>
        <w:right w:val="none" w:sz="0" w:space="0" w:color="auto"/>
      </w:divBdr>
    </w:div>
    <w:div w:id="1083917639">
      <w:bodyDiv w:val="1"/>
      <w:marLeft w:val="0"/>
      <w:marRight w:val="0"/>
      <w:marTop w:val="0"/>
      <w:marBottom w:val="0"/>
      <w:divBdr>
        <w:top w:val="none" w:sz="0" w:space="0" w:color="auto"/>
        <w:left w:val="none" w:sz="0" w:space="0" w:color="auto"/>
        <w:bottom w:val="none" w:sz="0" w:space="0" w:color="auto"/>
        <w:right w:val="none" w:sz="0" w:space="0" w:color="auto"/>
      </w:divBdr>
    </w:div>
    <w:div w:id="1087112967">
      <w:bodyDiv w:val="1"/>
      <w:marLeft w:val="0"/>
      <w:marRight w:val="0"/>
      <w:marTop w:val="0"/>
      <w:marBottom w:val="0"/>
      <w:divBdr>
        <w:top w:val="none" w:sz="0" w:space="0" w:color="auto"/>
        <w:left w:val="none" w:sz="0" w:space="0" w:color="auto"/>
        <w:bottom w:val="none" w:sz="0" w:space="0" w:color="auto"/>
        <w:right w:val="none" w:sz="0" w:space="0" w:color="auto"/>
      </w:divBdr>
    </w:div>
    <w:div w:id="1091464594">
      <w:bodyDiv w:val="1"/>
      <w:marLeft w:val="0"/>
      <w:marRight w:val="0"/>
      <w:marTop w:val="0"/>
      <w:marBottom w:val="0"/>
      <w:divBdr>
        <w:top w:val="none" w:sz="0" w:space="0" w:color="auto"/>
        <w:left w:val="none" w:sz="0" w:space="0" w:color="auto"/>
        <w:bottom w:val="none" w:sz="0" w:space="0" w:color="auto"/>
        <w:right w:val="none" w:sz="0" w:space="0" w:color="auto"/>
      </w:divBdr>
    </w:div>
    <w:div w:id="1091657671">
      <w:bodyDiv w:val="1"/>
      <w:marLeft w:val="0"/>
      <w:marRight w:val="0"/>
      <w:marTop w:val="0"/>
      <w:marBottom w:val="0"/>
      <w:divBdr>
        <w:top w:val="none" w:sz="0" w:space="0" w:color="auto"/>
        <w:left w:val="none" w:sz="0" w:space="0" w:color="auto"/>
        <w:bottom w:val="none" w:sz="0" w:space="0" w:color="auto"/>
        <w:right w:val="none" w:sz="0" w:space="0" w:color="auto"/>
      </w:divBdr>
    </w:div>
    <w:div w:id="1105341677">
      <w:bodyDiv w:val="1"/>
      <w:marLeft w:val="0"/>
      <w:marRight w:val="0"/>
      <w:marTop w:val="0"/>
      <w:marBottom w:val="0"/>
      <w:divBdr>
        <w:top w:val="none" w:sz="0" w:space="0" w:color="auto"/>
        <w:left w:val="none" w:sz="0" w:space="0" w:color="auto"/>
        <w:bottom w:val="none" w:sz="0" w:space="0" w:color="auto"/>
        <w:right w:val="none" w:sz="0" w:space="0" w:color="auto"/>
      </w:divBdr>
    </w:div>
    <w:div w:id="1107627570">
      <w:bodyDiv w:val="1"/>
      <w:marLeft w:val="0"/>
      <w:marRight w:val="0"/>
      <w:marTop w:val="0"/>
      <w:marBottom w:val="0"/>
      <w:divBdr>
        <w:top w:val="none" w:sz="0" w:space="0" w:color="auto"/>
        <w:left w:val="none" w:sz="0" w:space="0" w:color="auto"/>
        <w:bottom w:val="none" w:sz="0" w:space="0" w:color="auto"/>
        <w:right w:val="none" w:sz="0" w:space="0" w:color="auto"/>
      </w:divBdr>
    </w:div>
    <w:div w:id="1110317257">
      <w:bodyDiv w:val="1"/>
      <w:marLeft w:val="0"/>
      <w:marRight w:val="0"/>
      <w:marTop w:val="0"/>
      <w:marBottom w:val="0"/>
      <w:divBdr>
        <w:top w:val="none" w:sz="0" w:space="0" w:color="auto"/>
        <w:left w:val="none" w:sz="0" w:space="0" w:color="auto"/>
        <w:bottom w:val="none" w:sz="0" w:space="0" w:color="auto"/>
        <w:right w:val="none" w:sz="0" w:space="0" w:color="auto"/>
      </w:divBdr>
    </w:div>
    <w:div w:id="1120415953">
      <w:bodyDiv w:val="1"/>
      <w:marLeft w:val="0"/>
      <w:marRight w:val="0"/>
      <w:marTop w:val="0"/>
      <w:marBottom w:val="0"/>
      <w:divBdr>
        <w:top w:val="none" w:sz="0" w:space="0" w:color="auto"/>
        <w:left w:val="none" w:sz="0" w:space="0" w:color="auto"/>
        <w:bottom w:val="none" w:sz="0" w:space="0" w:color="auto"/>
        <w:right w:val="none" w:sz="0" w:space="0" w:color="auto"/>
      </w:divBdr>
    </w:div>
    <w:div w:id="1121267943">
      <w:bodyDiv w:val="1"/>
      <w:marLeft w:val="0"/>
      <w:marRight w:val="0"/>
      <w:marTop w:val="0"/>
      <w:marBottom w:val="0"/>
      <w:divBdr>
        <w:top w:val="none" w:sz="0" w:space="0" w:color="auto"/>
        <w:left w:val="none" w:sz="0" w:space="0" w:color="auto"/>
        <w:bottom w:val="none" w:sz="0" w:space="0" w:color="auto"/>
        <w:right w:val="none" w:sz="0" w:space="0" w:color="auto"/>
      </w:divBdr>
    </w:div>
    <w:div w:id="1128016066">
      <w:bodyDiv w:val="1"/>
      <w:marLeft w:val="0"/>
      <w:marRight w:val="0"/>
      <w:marTop w:val="0"/>
      <w:marBottom w:val="0"/>
      <w:divBdr>
        <w:top w:val="none" w:sz="0" w:space="0" w:color="auto"/>
        <w:left w:val="none" w:sz="0" w:space="0" w:color="auto"/>
        <w:bottom w:val="none" w:sz="0" w:space="0" w:color="auto"/>
        <w:right w:val="none" w:sz="0" w:space="0" w:color="auto"/>
      </w:divBdr>
    </w:div>
    <w:div w:id="1130705418">
      <w:bodyDiv w:val="1"/>
      <w:marLeft w:val="0"/>
      <w:marRight w:val="0"/>
      <w:marTop w:val="0"/>
      <w:marBottom w:val="0"/>
      <w:divBdr>
        <w:top w:val="none" w:sz="0" w:space="0" w:color="auto"/>
        <w:left w:val="none" w:sz="0" w:space="0" w:color="auto"/>
        <w:bottom w:val="none" w:sz="0" w:space="0" w:color="auto"/>
        <w:right w:val="none" w:sz="0" w:space="0" w:color="auto"/>
      </w:divBdr>
    </w:div>
    <w:div w:id="1140466553">
      <w:bodyDiv w:val="1"/>
      <w:marLeft w:val="0"/>
      <w:marRight w:val="0"/>
      <w:marTop w:val="0"/>
      <w:marBottom w:val="0"/>
      <w:divBdr>
        <w:top w:val="none" w:sz="0" w:space="0" w:color="auto"/>
        <w:left w:val="none" w:sz="0" w:space="0" w:color="auto"/>
        <w:bottom w:val="none" w:sz="0" w:space="0" w:color="auto"/>
        <w:right w:val="none" w:sz="0" w:space="0" w:color="auto"/>
      </w:divBdr>
    </w:div>
    <w:div w:id="1169953690">
      <w:bodyDiv w:val="1"/>
      <w:marLeft w:val="0"/>
      <w:marRight w:val="0"/>
      <w:marTop w:val="0"/>
      <w:marBottom w:val="0"/>
      <w:divBdr>
        <w:top w:val="none" w:sz="0" w:space="0" w:color="auto"/>
        <w:left w:val="none" w:sz="0" w:space="0" w:color="auto"/>
        <w:bottom w:val="none" w:sz="0" w:space="0" w:color="auto"/>
        <w:right w:val="none" w:sz="0" w:space="0" w:color="auto"/>
      </w:divBdr>
    </w:div>
    <w:div w:id="1173885131">
      <w:bodyDiv w:val="1"/>
      <w:marLeft w:val="0"/>
      <w:marRight w:val="0"/>
      <w:marTop w:val="0"/>
      <w:marBottom w:val="0"/>
      <w:divBdr>
        <w:top w:val="none" w:sz="0" w:space="0" w:color="auto"/>
        <w:left w:val="none" w:sz="0" w:space="0" w:color="auto"/>
        <w:bottom w:val="none" w:sz="0" w:space="0" w:color="auto"/>
        <w:right w:val="none" w:sz="0" w:space="0" w:color="auto"/>
      </w:divBdr>
    </w:div>
    <w:div w:id="1186209662">
      <w:bodyDiv w:val="1"/>
      <w:marLeft w:val="0"/>
      <w:marRight w:val="0"/>
      <w:marTop w:val="0"/>
      <w:marBottom w:val="0"/>
      <w:divBdr>
        <w:top w:val="none" w:sz="0" w:space="0" w:color="auto"/>
        <w:left w:val="none" w:sz="0" w:space="0" w:color="auto"/>
        <w:bottom w:val="none" w:sz="0" w:space="0" w:color="auto"/>
        <w:right w:val="none" w:sz="0" w:space="0" w:color="auto"/>
      </w:divBdr>
    </w:div>
    <w:div w:id="1190996479">
      <w:bodyDiv w:val="1"/>
      <w:marLeft w:val="0"/>
      <w:marRight w:val="0"/>
      <w:marTop w:val="0"/>
      <w:marBottom w:val="0"/>
      <w:divBdr>
        <w:top w:val="none" w:sz="0" w:space="0" w:color="auto"/>
        <w:left w:val="none" w:sz="0" w:space="0" w:color="auto"/>
        <w:bottom w:val="none" w:sz="0" w:space="0" w:color="auto"/>
        <w:right w:val="none" w:sz="0" w:space="0" w:color="auto"/>
      </w:divBdr>
    </w:div>
    <w:div w:id="1201018682">
      <w:bodyDiv w:val="1"/>
      <w:marLeft w:val="0"/>
      <w:marRight w:val="0"/>
      <w:marTop w:val="0"/>
      <w:marBottom w:val="0"/>
      <w:divBdr>
        <w:top w:val="none" w:sz="0" w:space="0" w:color="auto"/>
        <w:left w:val="none" w:sz="0" w:space="0" w:color="auto"/>
        <w:bottom w:val="none" w:sz="0" w:space="0" w:color="auto"/>
        <w:right w:val="none" w:sz="0" w:space="0" w:color="auto"/>
      </w:divBdr>
    </w:div>
    <w:div w:id="1210190449">
      <w:bodyDiv w:val="1"/>
      <w:marLeft w:val="0"/>
      <w:marRight w:val="0"/>
      <w:marTop w:val="0"/>
      <w:marBottom w:val="0"/>
      <w:divBdr>
        <w:top w:val="none" w:sz="0" w:space="0" w:color="auto"/>
        <w:left w:val="none" w:sz="0" w:space="0" w:color="auto"/>
        <w:bottom w:val="none" w:sz="0" w:space="0" w:color="auto"/>
        <w:right w:val="none" w:sz="0" w:space="0" w:color="auto"/>
      </w:divBdr>
    </w:div>
    <w:div w:id="1210805735">
      <w:bodyDiv w:val="1"/>
      <w:marLeft w:val="0"/>
      <w:marRight w:val="0"/>
      <w:marTop w:val="0"/>
      <w:marBottom w:val="0"/>
      <w:divBdr>
        <w:top w:val="none" w:sz="0" w:space="0" w:color="auto"/>
        <w:left w:val="none" w:sz="0" w:space="0" w:color="auto"/>
        <w:bottom w:val="none" w:sz="0" w:space="0" w:color="auto"/>
        <w:right w:val="none" w:sz="0" w:space="0" w:color="auto"/>
      </w:divBdr>
    </w:div>
    <w:div w:id="1229924278">
      <w:bodyDiv w:val="1"/>
      <w:marLeft w:val="0"/>
      <w:marRight w:val="0"/>
      <w:marTop w:val="0"/>
      <w:marBottom w:val="0"/>
      <w:divBdr>
        <w:top w:val="none" w:sz="0" w:space="0" w:color="auto"/>
        <w:left w:val="none" w:sz="0" w:space="0" w:color="auto"/>
        <w:bottom w:val="none" w:sz="0" w:space="0" w:color="auto"/>
        <w:right w:val="none" w:sz="0" w:space="0" w:color="auto"/>
      </w:divBdr>
    </w:div>
    <w:div w:id="1245528536">
      <w:bodyDiv w:val="1"/>
      <w:marLeft w:val="0"/>
      <w:marRight w:val="0"/>
      <w:marTop w:val="0"/>
      <w:marBottom w:val="0"/>
      <w:divBdr>
        <w:top w:val="none" w:sz="0" w:space="0" w:color="auto"/>
        <w:left w:val="none" w:sz="0" w:space="0" w:color="auto"/>
        <w:bottom w:val="none" w:sz="0" w:space="0" w:color="auto"/>
        <w:right w:val="none" w:sz="0" w:space="0" w:color="auto"/>
      </w:divBdr>
    </w:div>
    <w:div w:id="1257439247">
      <w:bodyDiv w:val="1"/>
      <w:marLeft w:val="0"/>
      <w:marRight w:val="0"/>
      <w:marTop w:val="0"/>
      <w:marBottom w:val="0"/>
      <w:divBdr>
        <w:top w:val="none" w:sz="0" w:space="0" w:color="auto"/>
        <w:left w:val="none" w:sz="0" w:space="0" w:color="auto"/>
        <w:bottom w:val="none" w:sz="0" w:space="0" w:color="auto"/>
        <w:right w:val="none" w:sz="0" w:space="0" w:color="auto"/>
      </w:divBdr>
    </w:div>
    <w:div w:id="1267347711">
      <w:bodyDiv w:val="1"/>
      <w:marLeft w:val="0"/>
      <w:marRight w:val="0"/>
      <w:marTop w:val="0"/>
      <w:marBottom w:val="0"/>
      <w:divBdr>
        <w:top w:val="none" w:sz="0" w:space="0" w:color="auto"/>
        <w:left w:val="none" w:sz="0" w:space="0" w:color="auto"/>
        <w:bottom w:val="none" w:sz="0" w:space="0" w:color="auto"/>
        <w:right w:val="none" w:sz="0" w:space="0" w:color="auto"/>
      </w:divBdr>
    </w:div>
    <w:div w:id="1271351417">
      <w:bodyDiv w:val="1"/>
      <w:marLeft w:val="0"/>
      <w:marRight w:val="0"/>
      <w:marTop w:val="0"/>
      <w:marBottom w:val="0"/>
      <w:divBdr>
        <w:top w:val="none" w:sz="0" w:space="0" w:color="auto"/>
        <w:left w:val="none" w:sz="0" w:space="0" w:color="auto"/>
        <w:bottom w:val="none" w:sz="0" w:space="0" w:color="auto"/>
        <w:right w:val="none" w:sz="0" w:space="0" w:color="auto"/>
      </w:divBdr>
    </w:div>
    <w:div w:id="1279138635">
      <w:bodyDiv w:val="1"/>
      <w:marLeft w:val="0"/>
      <w:marRight w:val="0"/>
      <w:marTop w:val="0"/>
      <w:marBottom w:val="0"/>
      <w:divBdr>
        <w:top w:val="none" w:sz="0" w:space="0" w:color="auto"/>
        <w:left w:val="none" w:sz="0" w:space="0" w:color="auto"/>
        <w:bottom w:val="none" w:sz="0" w:space="0" w:color="auto"/>
        <w:right w:val="none" w:sz="0" w:space="0" w:color="auto"/>
      </w:divBdr>
    </w:div>
    <w:div w:id="1283879523">
      <w:bodyDiv w:val="1"/>
      <w:marLeft w:val="0"/>
      <w:marRight w:val="0"/>
      <w:marTop w:val="0"/>
      <w:marBottom w:val="0"/>
      <w:divBdr>
        <w:top w:val="none" w:sz="0" w:space="0" w:color="auto"/>
        <w:left w:val="none" w:sz="0" w:space="0" w:color="auto"/>
        <w:bottom w:val="none" w:sz="0" w:space="0" w:color="auto"/>
        <w:right w:val="none" w:sz="0" w:space="0" w:color="auto"/>
      </w:divBdr>
    </w:div>
    <w:div w:id="1296250807">
      <w:bodyDiv w:val="1"/>
      <w:marLeft w:val="0"/>
      <w:marRight w:val="0"/>
      <w:marTop w:val="0"/>
      <w:marBottom w:val="0"/>
      <w:divBdr>
        <w:top w:val="none" w:sz="0" w:space="0" w:color="auto"/>
        <w:left w:val="none" w:sz="0" w:space="0" w:color="auto"/>
        <w:bottom w:val="none" w:sz="0" w:space="0" w:color="auto"/>
        <w:right w:val="none" w:sz="0" w:space="0" w:color="auto"/>
      </w:divBdr>
    </w:div>
    <w:div w:id="1299215643">
      <w:bodyDiv w:val="1"/>
      <w:marLeft w:val="0"/>
      <w:marRight w:val="0"/>
      <w:marTop w:val="0"/>
      <w:marBottom w:val="0"/>
      <w:divBdr>
        <w:top w:val="none" w:sz="0" w:space="0" w:color="auto"/>
        <w:left w:val="none" w:sz="0" w:space="0" w:color="auto"/>
        <w:bottom w:val="none" w:sz="0" w:space="0" w:color="auto"/>
        <w:right w:val="none" w:sz="0" w:space="0" w:color="auto"/>
      </w:divBdr>
    </w:div>
    <w:div w:id="1299917982">
      <w:bodyDiv w:val="1"/>
      <w:marLeft w:val="0"/>
      <w:marRight w:val="0"/>
      <w:marTop w:val="0"/>
      <w:marBottom w:val="0"/>
      <w:divBdr>
        <w:top w:val="none" w:sz="0" w:space="0" w:color="auto"/>
        <w:left w:val="none" w:sz="0" w:space="0" w:color="auto"/>
        <w:bottom w:val="none" w:sz="0" w:space="0" w:color="auto"/>
        <w:right w:val="none" w:sz="0" w:space="0" w:color="auto"/>
      </w:divBdr>
    </w:div>
    <w:div w:id="1314137189">
      <w:bodyDiv w:val="1"/>
      <w:marLeft w:val="0"/>
      <w:marRight w:val="0"/>
      <w:marTop w:val="0"/>
      <w:marBottom w:val="0"/>
      <w:divBdr>
        <w:top w:val="none" w:sz="0" w:space="0" w:color="auto"/>
        <w:left w:val="none" w:sz="0" w:space="0" w:color="auto"/>
        <w:bottom w:val="none" w:sz="0" w:space="0" w:color="auto"/>
        <w:right w:val="none" w:sz="0" w:space="0" w:color="auto"/>
      </w:divBdr>
    </w:div>
    <w:div w:id="1325207126">
      <w:bodyDiv w:val="1"/>
      <w:marLeft w:val="0"/>
      <w:marRight w:val="0"/>
      <w:marTop w:val="0"/>
      <w:marBottom w:val="0"/>
      <w:divBdr>
        <w:top w:val="none" w:sz="0" w:space="0" w:color="auto"/>
        <w:left w:val="none" w:sz="0" w:space="0" w:color="auto"/>
        <w:bottom w:val="none" w:sz="0" w:space="0" w:color="auto"/>
        <w:right w:val="none" w:sz="0" w:space="0" w:color="auto"/>
      </w:divBdr>
    </w:div>
    <w:div w:id="1329602468">
      <w:bodyDiv w:val="1"/>
      <w:marLeft w:val="0"/>
      <w:marRight w:val="0"/>
      <w:marTop w:val="0"/>
      <w:marBottom w:val="0"/>
      <w:divBdr>
        <w:top w:val="none" w:sz="0" w:space="0" w:color="auto"/>
        <w:left w:val="none" w:sz="0" w:space="0" w:color="auto"/>
        <w:bottom w:val="none" w:sz="0" w:space="0" w:color="auto"/>
        <w:right w:val="none" w:sz="0" w:space="0" w:color="auto"/>
      </w:divBdr>
    </w:div>
    <w:div w:id="1341157708">
      <w:bodyDiv w:val="1"/>
      <w:marLeft w:val="0"/>
      <w:marRight w:val="0"/>
      <w:marTop w:val="0"/>
      <w:marBottom w:val="0"/>
      <w:divBdr>
        <w:top w:val="none" w:sz="0" w:space="0" w:color="auto"/>
        <w:left w:val="none" w:sz="0" w:space="0" w:color="auto"/>
        <w:bottom w:val="none" w:sz="0" w:space="0" w:color="auto"/>
        <w:right w:val="none" w:sz="0" w:space="0" w:color="auto"/>
      </w:divBdr>
    </w:div>
    <w:div w:id="1351686095">
      <w:bodyDiv w:val="1"/>
      <w:marLeft w:val="0"/>
      <w:marRight w:val="0"/>
      <w:marTop w:val="0"/>
      <w:marBottom w:val="0"/>
      <w:divBdr>
        <w:top w:val="none" w:sz="0" w:space="0" w:color="auto"/>
        <w:left w:val="none" w:sz="0" w:space="0" w:color="auto"/>
        <w:bottom w:val="none" w:sz="0" w:space="0" w:color="auto"/>
        <w:right w:val="none" w:sz="0" w:space="0" w:color="auto"/>
      </w:divBdr>
    </w:div>
    <w:div w:id="1362627135">
      <w:bodyDiv w:val="1"/>
      <w:marLeft w:val="0"/>
      <w:marRight w:val="0"/>
      <w:marTop w:val="0"/>
      <w:marBottom w:val="0"/>
      <w:divBdr>
        <w:top w:val="none" w:sz="0" w:space="0" w:color="auto"/>
        <w:left w:val="none" w:sz="0" w:space="0" w:color="auto"/>
        <w:bottom w:val="none" w:sz="0" w:space="0" w:color="auto"/>
        <w:right w:val="none" w:sz="0" w:space="0" w:color="auto"/>
      </w:divBdr>
    </w:div>
    <w:div w:id="1365515463">
      <w:bodyDiv w:val="1"/>
      <w:marLeft w:val="0"/>
      <w:marRight w:val="0"/>
      <w:marTop w:val="0"/>
      <w:marBottom w:val="0"/>
      <w:divBdr>
        <w:top w:val="none" w:sz="0" w:space="0" w:color="auto"/>
        <w:left w:val="none" w:sz="0" w:space="0" w:color="auto"/>
        <w:bottom w:val="none" w:sz="0" w:space="0" w:color="auto"/>
        <w:right w:val="none" w:sz="0" w:space="0" w:color="auto"/>
      </w:divBdr>
    </w:div>
    <w:div w:id="1388869802">
      <w:bodyDiv w:val="1"/>
      <w:marLeft w:val="0"/>
      <w:marRight w:val="0"/>
      <w:marTop w:val="0"/>
      <w:marBottom w:val="0"/>
      <w:divBdr>
        <w:top w:val="none" w:sz="0" w:space="0" w:color="auto"/>
        <w:left w:val="none" w:sz="0" w:space="0" w:color="auto"/>
        <w:bottom w:val="none" w:sz="0" w:space="0" w:color="auto"/>
        <w:right w:val="none" w:sz="0" w:space="0" w:color="auto"/>
      </w:divBdr>
    </w:div>
    <w:div w:id="1395740656">
      <w:bodyDiv w:val="1"/>
      <w:marLeft w:val="0"/>
      <w:marRight w:val="0"/>
      <w:marTop w:val="0"/>
      <w:marBottom w:val="0"/>
      <w:divBdr>
        <w:top w:val="none" w:sz="0" w:space="0" w:color="auto"/>
        <w:left w:val="none" w:sz="0" w:space="0" w:color="auto"/>
        <w:bottom w:val="none" w:sz="0" w:space="0" w:color="auto"/>
        <w:right w:val="none" w:sz="0" w:space="0" w:color="auto"/>
      </w:divBdr>
    </w:div>
    <w:div w:id="1397122075">
      <w:bodyDiv w:val="1"/>
      <w:marLeft w:val="0"/>
      <w:marRight w:val="0"/>
      <w:marTop w:val="0"/>
      <w:marBottom w:val="0"/>
      <w:divBdr>
        <w:top w:val="none" w:sz="0" w:space="0" w:color="auto"/>
        <w:left w:val="none" w:sz="0" w:space="0" w:color="auto"/>
        <w:bottom w:val="none" w:sz="0" w:space="0" w:color="auto"/>
        <w:right w:val="none" w:sz="0" w:space="0" w:color="auto"/>
      </w:divBdr>
    </w:div>
    <w:div w:id="1410812608">
      <w:bodyDiv w:val="1"/>
      <w:marLeft w:val="0"/>
      <w:marRight w:val="0"/>
      <w:marTop w:val="0"/>
      <w:marBottom w:val="0"/>
      <w:divBdr>
        <w:top w:val="none" w:sz="0" w:space="0" w:color="auto"/>
        <w:left w:val="none" w:sz="0" w:space="0" w:color="auto"/>
        <w:bottom w:val="none" w:sz="0" w:space="0" w:color="auto"/>
        <w:right w:val="none" w:sz="0" w:space="0" w:color="auto"/>
      </w:divBdr>
    </w:div>
    <w:div w:id="1425301408">
      <w:bodyDiv w:val="1"/>
      <w:marLeft w:val="0"/>
      <w:marRight w:val="0"/>
      <w:marTop w:val="0"/>
      <w:marBottom w:val="0"/>
      <w:divBdr>
        <w:top w:val="none" w:sz="0" w:space="0" w:color="auto"/>
        <w:left w:val="none" w:sz="0" w:space="0" w:color="auto"/>
        <w:bottom w:val="none" w:sz="0" w:space="0" w:color="auto"/>
        <w:right w:val="none" w:sz="0" w:space="0" w:color="auto"/>
      </w:divBdr>
    </w:div>
    <w:div w:id="1433017203">
      <w:bodyDiv w:val="1"/>
      <w:marLeft w:val="0"/>
      <w:marRight w:val="0"/>
      <w:marTop w:val="0"/>
      <w:marBottom w:val="0"/>
      <w:divBdr>
        <w:top w:val="none" w:sz="0" w:space="0" w:color="auto"/>
        <w:left w:val="none" w:sz="0" w:space="0" w:color="auto"/>
        <w:bottom w:val="none" w:sz="0" w:space="0" w:color="auto"/>
        <w:right w:val="none" w:sz="0" w:space="0" w:color="auto"/>
      </w:divBdr>
    </w:div>
    <w:div w:id="1436828175">
      <w:bodyDiv w:val="1"/>
      <w:marLeft w:val="0"/>
      <w:marRight w:val="0"/>
      <w:marTop w:val="0"/>
      <w:marBottom w:val="0"/>
      <w:divBdr>
        <w:top w:val="none" w:sz="0" w:space="0" w:color="auto"/>
        <w:left w:val="none" w:sz="0" w:space="0" w:color="auto"/>
        <w:bottom w:val="none" w:sz="0" w:space="0" w:color="auto"/>
        <w:right w:val="none" w:sz="0" w:space="0" w:color="auto"/>
      </w:divBdr>
    </w:div>
    <w:div w:id="1439981016">
      <w:bodyDiv w:val="1"/>
      <w:marLeft w:val="0"/>
      <w:marRight w:val="0"/>
      <w:marTop w:val="0"/>
      <w:marBottom w:val="0"/>
      <w:divBdr>
        <w:top w:val="none" w:sz="0" w:space="0" w:color="auto"/>
        <w:left w:val="none" w:sz="0" w:space="0" w:color="auto"/>
        <w:bottom w:val="none" w:sz="0" w:space="0" w:color="auto"/>
        <w:right w:val="none" w:sz="0" w:space="0" w:color="auto"/>
      </w:divBdr>
    </w:div>
    <w:div w:id="1466656201">
      <w:bodyDiv w:val="1"/>
      <w:marLeft w:val="0"/>
      <w:marRight w:val="0"/>
      <w:marTop w:val="0"/>
      <w:marBottom w:val="0"/>
      <w:divBdr>
        <w:top w:val="none" w:sz="0" w:space="0" w:color="auto"/>
        <w:left w:val="none" w:sz="0" w:space="0" w:color="auto"/>
        <w:bottom w:val="none" w:sz="0" w:space="0" w:color="auto"/>
        <w:right w:val="none" w:sz="0" w:space="0" w:color="auto"/>
      </w:divBdr>
    </w:div>
    <w:div w:id="1474908635">
      <w:bodyDiv w:val="1"/>
      <w:marLeft w:val="0"/>
      <w:marRight w:val="0"/>
      <w:marTop w:val="0"/>
      <w:marBottom w:val="0"/>
      <w:divBdr>
        <w:top w:val="none" w:sz="0" w:space="0" w:color="auto"/>
        <w:left w:val="none" w:sz="0" w:space="0" w:color="auto"/>
        <w:bottom w:val="none" w:sz="0" w:space="0" w:color="auto"/>
        <w:right w:val="none" w:sz="0" w:space="0" w:color="auto"/>
      </w:divBdr>
    </w:div>
    <w:div w:id="1479372283">
      <w:bodyDiv w:val="1"/>
      <w:marLeft w:val="0"/>
      <w:marRight w:val="0"/>
      <w:marTop w:val="0"/>
      <w:marBottom w:val="0"/>
      <w:divBdr>
        <w:top w:val="none" w:sz="0" w:space="0" w:color="auto"/>
        <w:left w:val="none" w:sz="0" w:space="0" w:color="auto"/>
        <w:bottom w:val="none" w:sz="0" w:space="0" w:color="auto"/>
        <w:right w:val="none" w:sz="0" w:space="0" w:color="auto"/>
      </w:divBdr>
    </w:div>
    <w:div w:id="1501391915">
      <w:bodyDiv w:val="1"/>
      <w:marLeft w:val="0"/>
      <w:marRight w:val="0"/>
      <w:marTop w:val="0"/>
      <w:marBottom w:val="0"/>
      <w:divBdr>
        <w:top w:val="none" w:sz="0" w:space="0" w:color="auto"/>
        <w:left w:val="none" w:sz="0" w:space="0" w:color="auto"/>
        <w:bottom w:val="none" w:sz="0" w:space="0" w:color="auto"/>
        <w:right w:val="none" w:sz="0" w:space="0" w:color="auto"/>
      </w:divBdr>
    </w:div>
    <w:div w:id="1509326497">
      <w:bodyDiv w:val="1"/>
      <w:marLeft w:val="0"/>
      <w:marRight w:val="0"/>
      <w:marTop w:val="0"/>
      <w:marBottom w:val="0"/>
      <w:divBdr>
        <w:top w:val="none" w:sz="0" w:space="0" w:color="auto"/>
        <w:left w:val="none" w:sz="0" w:space="0" w:color="auto"/>
        <w:bottom w:val="none" w:sz="0" w:space="0" w:color="auto"/>
        <w:right w:val="none" w:sz="0" w:space="0" w:color="auto"/>
      </w:divBdr>
    </w:div>
    <w:div w:id="1509365674">
      <w:bodyDiv w:val="1"/>
      <w:marLeft w:val="0"/>
      <w:marRight w:val="0"/>
      <w:marTop w:val="0"/>
      <w:marBottom w:val="0"/>
      <w:divBdr>
        <w:top w:val="none" w:sz="0" w:space="0" w:color="auto"/>
        <w:left w:val="none" w:sz="0" w:space="0" w:color="auto"/>
        <w:bottom w:val="none" w:sz="0" w:space="0" w:color="auto"/>
        <w:right w:val="none" w:sz="0" w:space="0" w:color="auto"/>
      </w:divBdr>
    </w:div>
    <w:div w:id="1511287607">
      <w:bodyDiv w:val="1"/>
      <w:marLeft w:val="0"/>
      <w:marRight w:val="0"/>
      <w:marTop w:val="0"/>
      <w:marBottom w:val="0"/>
      <w:divBdr>
        <w:top w:val="none" w:sz="0" w:space="0" w:color="auto"/>
        <w:left w:val="none" w:sz="0" w:space="0" w:color="auto"/>
        <w:bottom w:val="none" w:sz="0" w:space="0" w:color="auto"/>
        <w:right w:val="none" w:sz="0" w:space="0" w:color="auto"/>
      </w:divBdr>
    </w:div>
    <w:div w:id="1522477208">
      <w:bodyDiv w:val="1"/>
      <w:marLeft w:val="0"/>
      <w:marRight w:val="0"/>
      <w:marTop w:val="0"/>
      <w:marBottom w:val="0"/>
      <w:divBdr>
        <w:top w:val="none" w:sz="0" w:space="0" w:color="auto"/>
        <w:left w:val="none" w:sz="0" w:space="0" w:color="auto"/>
        <w:bottom w:val="none" w:sz="0" w:space="0" w:color="auto"/>
        <w:right w:val="none" w:sz="0" w:space="0" w:color="auto"/>
      </w:divBdr>
    </w:div>
    <w:div w:id="1546873538">
      <w:bodyDiv w:val="1"/>
      <w:marLeft w:val="0"/>
      <w:marRight w:val="0"/>
      <w:marTop w:val="0"/>
      <w:marBottom w:val="0"/>
      <w:divBdr>
        <w:top w:val="none" w:sz="0" w:space="0" w:color="auto"/>
        <w:left w:val="none" w:sz="0" w:space="0" w:color="auto"/>
        <w:bottom w:val="none" w:sz="0" w:space="0" w:color="auto"/>
        <w:right w:val="none" w:sz="0" w:space="0" w:color="auto"/>
      </w:divBdr>
    </w:div>
    <w:div w:id="1565678149">
      <w:bodyDiv w:val="1"/>
      <w:marLeft w:val="0"/>
      <w:marRight w:val="0"/>
      <w:marTop w:val="0"/>
      <w:marBottom w:val="0"/>
      <w:divBdr>
        <w:top w:val="none" w:sz="0" w:space="0" w:color="auto"/>
        <w:left w:val="none" w:sz="0" w:space="0" w:color="auto"/>
        <w:bottom w:val="none" w:sz="0" w:space="0" w:color="auto"/>
        <w:right w:val="none" w:sz="0" w:space="0" w:color="auto"/>
      </w:divBdr>
    </w:div>
    <w:div w:id="1601136884">
      <w:bodyDiv w:val="1"/>
      <w:marLeft w:val="0"/>
      <w:marRight w:val="0"/>
      <w:marTop w:val="0"/>
      <w:marBottom w:val="0"/>
      <w:divBdr>
        <w:top w:val="none" w:sz="0" w:space="0" w:color="auto"/>
        <w:left w:val="none" w:sz="0" w:space="0" w:color="auto"/>
        <w:bottom w:val="none" w:sz="0" w:space="0" w:color="auto"/>
        <w:right w:val="none" w:sz="0" w:space="0" w:color="auto"/>
      </w:divBdr>
    </w:div>
    <w:div w:id="1603565958">
      <w:bodyDiv w:val="1"/>
      <w:marLeft w:val="0"/>
      <w:marRight w:val="0"/>
      <w:marTop w:val="0"/>
      <w:marBottom w:val="0"/>
      <w:divBdr>
        <w:top w:val="none" w:sz="0" w:space="0" w:color="auto"/>
        <w:left w:val="none" w:sz="0" w:space="0" w:color="auto"/>
        <w:bottom w:val="none" w:sz="0" w:space="0" w:color="auto"/>
        <w:right w:val="none" w:sz="0" w:space="0" w:color="auto"/>
      </w:divBdr>
    </w:div>
    <w:div w:id="1611544874">
      <w:bodyDiv w:val="1"/>
      <w:marLeft w:val="0"/>
      <w:marRight w:val="0"/>
      <w:marTop w:val="0"/>
      <w:marBottom w:val="0"/>
      <w:divBdr>
        <w:top w:val="none" w:sz="0" w:space="0" w:color="auto"/>
        <w:left w:val="none" w:sz="0" w:space="0" w:color="auto"/>
        <w:bottom w:val="none" w:sz="0" w:space="0" w:color="auto"/>
        <w:right w:val="none" w:sz="0" w:space="0" w:color="auto"/>
      </w:divBdr>
    </w:div>
    <w:div w:id="1624845669">
      <w:bodyDiv w:val="1"/>
      <w:marLeft w:val="0"/>
      <w:marRight w:val="0"/>
      <w:marTop w:val="0"/>
      <w:marBottom w:val="0"/>
      <w:divBdr>
        <w:top w:val="none" w:sz="0" w:space="0" w:color="auto"/>
        <w:left w:val="none" w:sz="0" w:space="0" w:color="auto"/>
        <w:bottom w:val="none" w:sz="0" w:space="0" w:color="auto"/>
        <w:right w:val="none" w:sz="0" w:space="0" w:color="auto"/>
      </w:divBdr>
    </w:div>
    <w:div w:id="1631327996">
      <w:bodyDiv w:val="1"/>
      <w:marLeft w:val="0"/>
      <w:marRight w:val="0"/>
      <w:marTop w:val="0"/>
      <w:marBottom w:val="0"/>
      <w:divBdr>
        <w:top w:val="none" w:sz="0" w:space="0" w:color="auto"/>
        <w:left w:val="none" w:sz="0" w:space="0" w:color="auto"/>
        <w:bottom w:val="none" w:sz="0" w:space="0" w:color="auto"/>
        <w:right w:val="none" w:sz="0" w:space="0" w:color="auto"/>
      </w:divBdr>
    </w:div>
    <w:div w:id="1645968970">
      <w:bodyDiv w:val="1"/>
      <w:marLeft w:val="0"/>
      <w:marRight w:val="0"/>
      <w:marTop w:val="0"/>
      <w:marBottom w:val="0"/>
      <w:divBdr>
        <w:top w:val="none" w:sz="0" w:space="0" w:color="auto"/>
        <w:left w:val="none" w:sz="0" w:space="0" w:color="auto"/>
        <w:bottom w:val="none" w:sz="0" w:space="0" w:color="auto"/>
        <w:right w:val="none" w:sz="0" w:space="0" w:color="auto"/>
      </w:divBdr>
    </w:div>
    <w:div w:id="1662352285">
      <w:bodyDiv w:val="1"/>
      <w:marLeft w:val="0"/>
      <w:marRight w:val="0"/>
      <w:marTop w:val="0"/>
      <w:marBottom w:val="0"/>
      <w:divBdr>
        <w:top w:val="none" w:sz="0" w:space="0" w:color="auto"/>
        <w:left w:val="none" w:sz="0" w:space="0" w:color="auto"/>
        <w:bottom w:val="none" w:sz="0" w:space="0" w:color="auto"/>
        <w:right w:val="none" w:sz="0" w:space="0" w:color="auto"/>
      </w:divBdr>
    </w:div>
    <w:div w:id="1668900338">
      <w:bodyDiv w:val="1"/>
      <w:marLeft w:val="0"/>
      <w:marRight w:val="0"/>
      <w:marTop w:val="0"/>
      <w:marBottom w:val="0"/>
      <w:divBdr>
        <w:top w:val="none" w:sz="0" w:space="0" w:color="auto"/>
        <w:left w:val="none" w:sz="0" w:space="0" w:color="auto"/>
        <w:bottom w:val="none" w:sz="0" w:space="0" w:color="auto"/>
        <w:right w:val="none" w:sz="0" w:space="0" w:color="auto"/>
      </w:divBdr>
    </w:div>
    <w:div w:id="1690140118">
      <w:bodyDiv w:val="1"/>
      <w:marLeft w:val="0"/>
      <w:marRight w:val="0"/>
      <w:marTop w:val="0"/>
      <w:marBottom w:val="0"/>
      <w:divBdr>
        <w:top w:val="none" w:sz="0" w:space="0" w:color="auto"/>
        <w:left w:val="none" w:sz="0" w:space="0" w:color="auto"/>
        <w:bottom w:val="none" w:sz="0" w:space="0" w:color="auto"/>
        <w:right w:val="none" w:sz="0" w:space="0" w:color="auto"/>
      </w:divBdr>
    </w:div>
    <w:div w:id="1693190905">
      <w:bodyDiv w:val="1"/>
      <w:marLeft w:val="0"/>
      <w:marRight w:val="0"/>
      <w:marTop w:val="0"/>
      <w:marBottom w:val="0"/>
      <w:divBdr>
        <w:top w:val="none" w:sz="0" w:space="0" w:color="auto"/>
        <w:left w:val="none" w:sz="0" w:space="0" w:color="auto"/>
        <w:bottom w:val="none" w:sz="0" w:space="0" w:color="auto"/>
        <w:right w:val="none" w:sz="0" w:space="0" w:color="auto"/>
      </w:divBdr>
    </w:div>
    <w:div w:id="1693334990">
      <w:bodyDiv w:val="1"/>
      <w:marLeft w:val="0"/>
      <w:marRight w:val="0"/>
      <w:marTop w:val="0"/>
      <w:marBottom w:val="0"/>
      <w:divBdr>
        <w:top w:val="none" w:sz="0" w:space="0" w:color="auto"/>
        <w:left w:val="none" w:sz="0" w:space="0" w:color="auto"/>
        <w:bottom w:val="none" w:sz="0" w:space="0" w:color="auto"/>
        <w:right w:val="none" w:sz="0" w:space="0" w:color="auto"/>
      </w:divBdr>
    </w:div>
    <w:div w:id="1698046582">
      <w:bodyDiv w:val="1"/>
      <w:marLeft w:val="0"/>
      <w:marRight w:val="0"/>
      <w:marTop w:val="0"/>
      <w:marBottom w:val="0"/>
      <w:divBdr>
        <w:top w:val="none" w:sz="0" w:space="0" w:color="auto"/>
        <w:left w:val="none" w:sz="0" w:space="0" w:color="auto"/>
        <w:bottom w:val="none" w:sz="0" w:space="0" w:color="auto"/>
        <w:right w:val="none" w:sz="0" w:space="0" w:color="auto"/>
      </w:divBdr>
    </w:div>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 w:id="1723678531">
      <w:bodyDiv w:val="1"/>
      <w:marLeft w:val="0"/>
      <w:marRight w:val="0"/>
      <w:marTop w:val="0"/>
      <w:marBottom w:val="0"/>
      <w:divBdr>
        <w:top w:val="none" w:sz="0" w:space="0" w:color="auto"/>
        <w:left w:val="none" w:sz="0" w:space="0" w:color="auto"/>
        <w:bottom w:val="none" w:sz="0" w:space="0" w:color="auto"/>
        <w:right w:val="none" w:sz="0" w:space="0" w:color="auto"/>
      </w:divBdr>
    </w:div>
    <w:div w:id="1726828936">
      <w:bodyDiv w:val="1"/>
      <w:marLeft w:val="0"/>
      <w:marRight w:val="0"/>
      <w:marTop w:val="0"/>
      <w:marBottom w:val="0"/>
      <w:divBdr>
        <w:top w:val="none" w:sz="0" w:space="0" w:color="auto"/>
        <w:left w:val="none" w:sz="0" w:space="0" w:color="auto"/>
        <w:bottom w:val="none" w:sz="0" w:space="0" w:color="auto"/>
        <w:right w:val="none" w:sz="0" w:space="0" w:color="auto"/>
      </w:divBdr>
    </w:div>
    <w:div w:id="1728413410">
      <w:bodyDiv w:val="1"/>
      <w:marLeft w:val="0"/>
      <w:marRight w:val="0"/>
      <w:marTop w:val="0"/>
      <w:marBottom w:val="0"/>
      <w:divBdr>
        <w:top w:val="none" w:sz="0" w:space="0" w:color="auto"/>
        <w:left w:val="none" w:sz="0" w:space="0" w:color="auto"/>
        <w:bottom w:val="none" w:sz="0" w:space="0" w:color="auto"/>
        <w:right w:val="none" w:sz="0" w:space="0" w:color="auto"/>
      </w:divBdr>
    </w:div>
    <w:div w:id="1729499247">
      <w:bodyDiv w:val="1"/>
      <w:marLeft w:val="0"/>
      <w:marRight w:val="0"/>
      <w:marTop w:val="0"/>
      <w:marBottom w:val="0"/>
      <w:divBdr>
        <w:top w:val="none" w:sz="0" w:space="0" w:color="auto"/>
        <w:left w:val="none" w:sz="0" w:space="0" w:color="auto"/>
        <w:bottom w:val="none" w:sz="0" w:space="0" w:color="auto"/>
        <w:right w:val="none" w:sz="0" w:space="0" w:color="auto"/>
      </w:divBdr>
    </w:div>
    <w:div w:id="1737243696">
      <w:bodyDiv w:val="1"/>
      <w:marLeft w:val="0"/>
      <w:marRight w:val="0"/>
      <w:marTop w:val="0"/>
      <w:marBottom w:val="0"/>
      <w:divBdr>
        <w:top w:val="none" w:sz="0" w:space="0" w:color="auto"/>
        <w:left w:val="none" w:sz="0" w:space="0" w:color="auto"/>
        <w:bottom w:val="none" w:sz="0" w:space="0" w:color="auto"/>
        <w:right w:val="none" w:sz="0" w:space="0" w:color="auto"/>
      </w:divBdr>
    </w:div>
    <w:div w:id="1741054319">
      <w:bodyDiv w:val="1"/>
      <w:marLeft w:val="0"/>
      <w:marRight w:val="0"/>
      <w:marTop w:val="0"/>
      <w:marBottom w:val="0"/>
      <w:divBdr>
        <w:top w:val="none" w:sz="0" w:space="0" w:color="auto"/>
        <w:left w:val="none" w:sz="0" w:space="0" w:color="auto"/>
        <w:bottom w:val="none" w:sz="0" w:space="0" w:color="auto"/>
        <w:right w:val="none" w:sz="0" w:space="0" w:color="auto"/>
      </w:divBdr>
    </w:div>
    <w:div w:id="1755513893">
      <w:bodyDiv w:val="1"/>
      <w:marLeft w:val="0"/>
      <w:marRight w:val="0"/>
      <w:marTop w:val="0"/>
      <w:marBottom w:val="0"/>
      <w:divBdr>
        <w:top w:val="none" w:sz="0" w:space="0" w:color="auto"/>
        <w:left w:val="none" w:sz="0" w:space="0" w:color="auto"/>
        <w:bottom w:val="none" w:sz="0" w:space="0" w:color="auto"/>
        <w:right w:val="none" w:sz="0" w:space="0" w:color="auto"/>
      </w:divBdr>
    </w:div>
    <w:div w:id="1759591309">
      <w:bodyDiv w:val="1"/>
      <w:marLeft w:val="0"/>
      <w:marRight w:val="0"/>
      <w:marTop w:val="0"/>
      <w:marBottom w:val="0"/>
      <w:divBdr>
        <w:top w:val="none" w:sz="0" w:space="0" w:color="auto"/>
        <w:left w:val="none" w:sz="0" w:space="0" w:color="auto"/>
        <w:bottom w:val="none" w:sz="0" w:space="0" w:color="auto"/>
        <w:right w:val="none" w:sz="0" w:space="0" w:color="auto"/>
      </w:divBdr>
    </w:div>
    <w:div w:id="1788692919">
      <w:bodyDiv w:val="1"/>
      <w:marLeft w:val="0"/>
      <w:marRight w:val="0"/>
      <w:marTop w:val="0"/>
      <w:marBottom w:val="0"/>
      <w:divBdr>
        <w:top w:val="none" w:sz="0" w:space="0" w:color="auto"/>
        <w:left w:val="none" w:sz="0" w:space="0" w:color="auto"/>
        <w:bottom w:val="none" w:sz="0" w:space="0" w:color="auto"/>
        <w:right w:val="none" w:sz="0" w:space="0" w:color="auto"/>
      </w:divBdr>
    </w:div>
    <w:div w:id="1811441160">
      <w:bodyDiv w:val="1"/>
      <w:marLeft w:val="0"/>
      <w:marRight w:val="0"/>
      <w:marTop w:val="0"/>
      <w:marBottom w:val="0"/>
      <w:divBdr>
        <w:top w:val="none" w:sz="0" w:space="0" w:color="auto"/>
        <w:left w:val="none" w:sz="0" w:space="0" w:color="auto"/>
        <w:bottom w:val="none" w:sz="0" w:space="0" w:color="auto"/>
        <w:right w:val="none" w:sz="0" w:space="0" w:color="auto"/>
      </w:divBdr>
    </w:div>
    <w:div w:id="1812136250">
      <w:bodyDiv w:val="1"/>
      <w:marLeft w:val="0"/>
      <w:marRight w:val="0"/>
      <w:marTop w:val="0"/>
      <w:marBottom w:val="0"/>
      <w:divBdr>
        <w:top w:val="none" w:sz="0" w:space="0" w:color="auto"/>
        <w:left w:val="none" w:sz="0" w:space="0" w:color="auto"/>
        <w:bottom w:val="none" w:sz="0" w:space="0" w:color="auto"/>
        <w:right w:val="none" w:sz="0" w:space="0" w:color="auto"/>
      </w:divBdr>
    </w:div>
    <w:div w:id="1844660457">
      <w:bodyDiv w:val="1"/>
      <w:marLeft w:val="0"/>
      <w:marRight w:val="0"/>
      <w:marTop w:val="0"/>
      <w:marBottom w:val="0"/>
      <w:divBdr>
        <w:top w:val="none" w:sz="0" w:space="0" w:color="auto"/>
        <w:left w:val="none" w:sz="0" w:space="0" w:color="auto"/>
        <w:bottom w:val="none" w:sz="0" w:space="0" w:color="auto"/>
        <w:right w:val="none" w:sz="0" w:space="0" w:color="auto"/>
      </w:divBdr>
    </w:div>
    <w:div w:id="1847859906">
      <w:bodyDiv w:val="1"/>
      <w:marLeft w:val="0"/>
      <w:marRight w:val="0"/>
      <w:marTop w:val="0"/>
      <w:marBottom w:val="0"/>
      <w:divBdr>
        <w:top w:val="none" w:sz="0" w:space="0" w:color="auto"/>
        <w:left w:val="none" w:sz="0" w:space="0" w:color="auto"/>
        <w:bottom w:val="none" w:sz="0" w:space="0" w:color="auto"/>
        <w:right w:val="none" w:sz="0" w:space="0" w:color="auto"/>
      </w:divBdr>
    </w:div>
    <w:div w:id="1866138069">
      <w:bodyDiv w:val="1"/>
      <w:marLeft w:val="0"/>
      <w:marRight w:val="0"/>
      <w:marTop w:val="0"/>
      <w:marBottom w:val="0"/>
      <w:divBdr>
        <w:top w:val="none" w:sz="0" w:space="0" w:color="auto"/>
        <w:left w:val="none" w:sz="0" w:space="0" w:color="auto"/>
        <w:bottom w:val="none" w:sz="0" w:space="0" w:color="auto"/>
        <w:right w:val="none" w:sz="0" w:space="0" w:color="auto"/>
      </w:divBdr>
    </w:div>
    <w:div w:id="1870796263">
      <w:bodyDiv w:val="1"/>
      <w:marLeft w:val="0"/>
      <w:marRight w:val="0"/>
      <w:marTop w:val="0"/>
      <w:marBottom w:val="0"/>
      <w:divBdr>
        <w:top w:val="none" w:sz="0" w:space="0" w:color="auto"/>
        <w:left w:val="none" w:sz="0" w:space="0" w:color="auto"/>
        <w:bottom w:val="none" w:sz="0" w:space="0" w:color="auto"/>
        <w:right w:val="none" w:sz="0" w:space="0" w:color="auto"/>
      </w:divBdr>
    </w:div>
    <w:div w:id="1877035203">
      <w:bodyDiv w:val="1"/>
      <w:marLeft w:val="0"/>
      <w:marRight w:val="0"/>
      <w:marTop w:val="0"/>
      <w:marBottom w:val="0"/>
      <w:divBdr>
        <w:top w:val="none" w:sz="0" w:space="0" w:color="auto"/>
        <w:left w:val="none" w:sz="0" w:space="0" w:color="auto"/>
        <w:bottom w:val="none" w:sz="0" w:space="0" w:color="auto"/>
        <w:right w:val="none" w:sz="0" w:space="0" w:color="auto"/>
      </w:divBdr>
    </w:div>
    <w:div w:id="1884321783">
      <w:bodyDiv w:val="1"/>
      <w:marLeft w:val="0"/>
      <w:marRight w:val="0"/>
      <w:marTop w:val="0"/>
      <w:marBottom w:val="0"/>
      <w:divBdr>
        <w:top w:val="none" w:sz="0" w:space="0" w:color="auto"/>
        <w:left w:val="none" w:sz="0" w:space="0" w:color="auto"/>
        <w:bottom w:val="none" w:sz="0" w:space="0" w:color="auto"/>
        <w:right w:val="none" w:sz="0" w:space="0" w:color="auto"/>
      </w:divBdr>
    </w:div>
    <w:div w:id="1898543071">
      <w:bodyDiv w:val="1"/>
      <w:marLeft w:val="0"/>
      <w:marRight w:val="0"/>
      <w:marTop w:val="0"/>
      <w:marBottom w:val="0"/>
      <w:divBdr>
        <w:top w:val="none" w:sz="0" w:space="0" w:color="auto"/>
        <w:left w:val="none" w:sz="0" w:space="0" w:color="auto"/>
        <w:bottom w:val="none" w:sz="0" w:space="0" w:color="auto"/>
        <w:right w:val="none" w:sz="0" w:space="0" w:color="auto"/>
      </w:divBdr>
    </w:div>
    <w:div w:id="1913005885">
      <w:bodyDiv w:val="1"/>
      <w:marLeft w:val="0"/>
      <w:marRight w:val="0"/>
      <w:marTop w:val="0"/>
      <w:marBottom w:val="0"/>
      <w:divBdr>
        <w:top w:val="none" w:sz="0" w:space="0" w:color="auto"/>
        <w:left w:val="none" w:sz="0" w:space="0" w:color="auto"/>
        <w:bottom w:val="none" w:sz="0" w:space="0" w:color="auto"/>
        <w:right w:val="none" w:sz="0" w:space="0" w:color="auto"/>
      </w:divBdr>
    </w:div>
    <w:div w:id="1917131842">
      <w:bodyDiv w:val="1"/>
      <w:marLeft w:val="0"/>
      <w:marRight w:val="0"/>
      <w:marTop w:val="0"/>
      <w:marBottom w:val="0"/>
      <w:divBdr>
        <w:top w:val="none" w:sz="0" w:space="0" w:color="auto"/>
        <w:left w:val="none" w:sz="0" w:space="0" w:color="auto"/>
        <w:bottom w:val="none" w:sz="0" w:space="0" w:color="auto"/>
        <w:right w:val="none" w:sz="0" w:space="0" w:color="auto"/>
      </w:divBdr>
    </w:div>
    <w:div w:id="1922636719">
      <w:bodyDiv w:val="1"/>
      <w:marLeft w:val="0"/>
      <w:marRight w:val="0"/>
      <w:marTop w:val="0"/>
      <w:marBottom w:val="0"/>
      <w:divBdr>
        <w:top w:val="none" w:sz="0" w:space="0" w:color="auto"/>
        <w:left w:val="none" w:sz="0" w:space="0" w:color="auto"/>
        <w:bottom w:val="none" w:sz="0" w:space="0" w:color="auto"/>
        <w:right w:val="none" w:sz="0" w:space="0" w:color="auto"/>
      </w:divBdr>
    </w:div>
    <w:div w:id="1937251639">
      <w:bodyDiv w:val="1"/>
      <w:marLeft w:val="0"/>
      <w:marRight w:val="0"/>
      <w:marTop w:val="0"/>
      <w:marBottom w:val="0"/>
      <w:divBdr>
        <w:top w:val="none" w:sz="0" w:space="0" w:color="auto"/>
        <w:left w:val="none" w:sz="0" w:space="0" w:color="auto"/>
        <w:bottom w:val="none" w:sz="0" w:space="0" w:color="auto"/>
        <w:right w:val="none" w:sz="0" w:space="0" w:color="auto"/>
      </w:divBdr>
    </w:div>
    <w:div w:id="1975409988">
      <w:bodyDiv w:val="1"/>
      <w:marLeft w:val="0"/>
      <w:marRight w:val="0"/>
      <w:marTop w:val="0"/>
      <w:marBottom w:val="0"/>
      <w:divBdr>
        <w:top w:val="none" w:sz="0" w:space="0" w:color="auto"/>
        <w:left w:val="none" w:sz="0" w:space="0" w:color="auto"/>
        <w:bottom w:val="none" w:sz="0" w:space="0" w:color="auto"/>
        <w:right w:val="none" w:sz="0" w:space="0" w:color="auto"/>
      </w:divBdr>
    </w:div>
    <w:div w:id="1983348675">
      <w:bodyDiv w:val="1"/>
      <w:marLeft w:val="0"/>
      <w:marRight w:val="0"/>
      <w:marTop w:val="0"/>
      <w:marBottom w:val="0"/>
      <w:divBdr>
        <w:top w:val="none" w:sz="0" w:space="0" w:color="auto"/>
        <w:left w:val="none" w:sz="0" w:space="0" w:color="auto"/>
        <w:bottom w:val="none" w:sz="0" w:space="0" w:color="auto"/>
        <w:right w:val="none" w:sz="0" w:space="0" w:color="auto"/>
      </w:divBdr>
    </w:div>
    <w:div w:id="1985741361">
      <w:bodyDiv w:val="1"/>
      <w:marLeft w:val="0"/>
      <w:marRight w:val="0"/>
      <w:marTop w:val="0"/>
      <w:marBottom w:val="0"/>
      <w:divBdr>
        <w:top w:val="none" w:sz="0" w:space="0" w:color="auto"/>
        <w:left w:val="none" w:sz="0" w:space="0" w:color="auto"/>
        <w:bottom w:val="none" w:sz="0" w:space="0" w:color="auto"/>
        <w:right w:val="none" w:sz="0" w:space="0" w:color="auto"/>
      </w:divBdr>
    </w:div>
    <w:div w:id="2000498113">
      <w:bodyDiv w:val="1"/>
      <w:marLeft w:val="0"/>
      <w:marRight w:val="0"/>
      <w:marTop w:val="0"/>
      <w:marBottom w:val="0"/>
      <w:divBdr>
        <w:top w:val="none" w:sz="0" w:space="0" w:color="auto"/>
        <w:left w:val="none" w:sz="0" w:space="0" w:color="auto"/>
        <w:bottom w:val="none" w:sz="0" w:space="0" w:color="auto"/>
        <w:right w:val="none" w:sz="0" w:space="0" w:color="auto"/>
      </w:divBdr>
    </w:div>
    <w:div w:id="2007123269">
      <w:bodyDiv w:val="1"/>
      <w:marLeft w:val="0"/>
      <w:marRight w:val="0"/>
      <w:marTop w:val="0"/>
      <w:marBottom w:val="0"/>
      <w:divBdr>
        <w:top w:val="none" w:sz="0" w:space="0" w:color="auto"/>
        <w:left w:val="none" w:sz="0" w:space="0" w:color="auto"/>
        <w:bottom w:val="none" w:sz="0" w:space="0" w:color="auto"/>
        <w:right w:val="none" w:sz="0" w:space="0" w:color="auto"/>
      </w:divBdr>
    </w:div>
    <w:div w:id="2023779822">
      <w:bodyDiv w:val="1"/>
      <w:marLeft w:val="0"/>
      <w:marRight w:val="0"/>
      <w:marTop w:val="0"/>
      <w:marBottom w:val="0"/>
      <w:divBdr>
        <w:top w:val="none" w:sz="0" w:space="0" w:color="auto"/>
        <w:left w:val="none" w:sz="0" w:space="0" w:color="auto"/>
        <w:bottom w:val="none" w:sz="0" w:space="0" w:color="auto"/>
        <w:right w:val="none" w:sz="0" w:space="0" w:color="auto"/>
      </w:divBdr>
    </w:div>
    <w:div w:id="2029331215">
      <w:bodyDiv w:val="1"/>
      <w:marLeft w:val="0"/>
      <w:marRight w:val="0"/>
      <w:marTop w:val="0"/>
      <w:marBottom w:val="0"/>
      <w:divBdr>
        <w:top w:val="none" w:sz="0" w:space="0" w:color="auto"/>
        <w:left w:val="none" w:sz="0" w:space="0" w:color="auto"/>
        <w:bottom w:val="none" w:sz="0" w:space="0" w:color="auto"/>
        <w:right w:val="none" w:sz="0" w:space="0" w:color="auto"/>
      </w:divBdr>
    </w:div>
    <w:div w:id="2034378822">
      <w:bodyDiv w:val="1"/>
      <w:marLeft w:val="0"/>
      <w:marRight w:val="0"/>
      <w:marTop w:val="0"/>
      <w:marBottom w:val="0"/>
      <w:divBdr>
        <w:top w:val="none" w:sz="0" w:space="0" w:color="auto"/>
        <w:left w:val="none" w:sz="0" w:space="0" w:color="auto"/>
        <w:bottom w:val="none" w:sz="0" w:space="0" w:color="auto"/>
        <w:right w:val="none" w:sz="0" w:space="0" w:color="auto"/>
      </w:divBdr>
    </w:div>
    <w:div w:id="2034526308">
      <w:bodyDiv w:val="1"/>
      <w:marLeft w:val="0"/>
      <w:marRight w:val="0"/>
      <w:marTop w:val="0"/>
      <w:marBottom w:val="0"/>
      <w:divBdr>
        <w:top w:val="none" w:sz="0" w:space="0" w:color="auto"/>
        <w:left w:val="none" w:sz="0" w:space="0" w:color="auto"/>
        <w:bottom w:val="none" w:sz="0" w:space="0" w:color="auto"/>
        <w:right w:val="none" w:sz="0" w:space="0" w:color="auto"/>
      </w:divBdr>
    </w:div>
    <w:div w:id="2036078623">
      <w:bodyDiv w:val="1"/>
      <w:marLeft w:val="0"/>
      <w:marRight w:val="0"/>
      <w:marTop w:val="0"/>
      <w:marBottom w:val="0"/>
      <w:divBdr>
        <w:top w:val="none" w:sz="0" w:space="0" w:color="auto"/>
        <w:left w:val="none" w:sz="0" w:space="0" w:color="auto"/>
        <w:bottom w:val="none" w:sz="0" w:space="0" w:color="auto"/>
        <w:right w:val="none" w:sz="0" w:space="0" w:color="auto"/>
      </w:divBdr>
    </w:div>
    <w:div w:id="2043357049">
      <w:bodyDiv w:val="1"/>
      <w:marLeft w:val="0"/>
      <w:marRight w:val="0"/>
      <w:marTop w:val="0"/>
      <w:marBottom w:val="0"/>
      <w:divBdr>
        <w:top w:val="none" w:sz="0" w:space="0" w:color="auto"/>
        <w:left w:val="none" w:sz="0" w:space="0" w:color="auto"/>
        <w:bottom w:val="none" w:sz="0" w:space="0" w:color="auto"/>
        <w:right w:val="none" w:sz="0" w:space="0" w:color="auto"/>
      </w:divBdr>
    </w:div>
    <w:div w:id="2049992852">
      <w:bodyDiv w:val="1"/>
      <w:marLeft w:val="0"/>
      <w:marRight w:val="0"/>
      <w:marTop w:val="0"/>
      <w:marBottom w:val="0"/>
      <w:divBdr>
        <w:top w:val="none" w:sz="0" w:space="0" w:color="auto"/>
        <w:left w:val="none" w:sz="0" w:space="0" w:color="auto"/>
        <w:bottom w:val="none" w:sz="0" w:space="0" w:color="auto"/>
        <w:right w:val="none" w:sz="0" w:space="0" w:color="auto"/>
      </w:divBdr>
    </w:div>
    <w:div w:id="2065713659">
      <w:bodyDiv w:val="1"/>
      <w:marLeft w:val="0"/>
      <w:marRight w:val="0"/>
      <w:marTop w:val="0"/>
      <w:marBottom w:val="0"/>
      <w:divBdr>
        <w:top w:val="none" w:sz="0" w:space="0" w:color="auto"/>
        <w:left w:val="none" w:sz="0" w:space="0" w:color="auto"/>
        <w:bottom w:val="none" w:sz="0" w:space="0" w:color="auto"/>
        <w:right w:val="none" w:sz="0" w:space="0" w:color="auto"/>
      </w:divBdr>
    </w:div>
    <w:div w:id="2072119055">
      <w:bodyDiv w:val="1"/>
      <w:marLeft w:val="0"/>
      <w:marRight w:val="0"/>
      <w:marTop w:val="0"/>
      <w:marBottom w:val="0"/>
      <w:divBdr>
        <w:top w:val="none" w:sz="0" w:space="0" w:color="auto"/>
        <w:left w:val="none" w:sz="0" w:space="0" w:color="auto"/>
        <w:bottom w:val="none" w:sz="0" w:space="0" w:color="auto"/>
        <w:right w:val="none" w:sz="0" w:space="0" w:color="auto"/>
      </w:divBdr>
    </w:div>
    <w:div w:id="2072465488">
      <w:bodyDiv w:val="1"/>
      <w:marLeft w:val="0"/>
      <w:marRight w:val="0"/>
      <w:marTop w:val="0"/>
      <w:marBottom w:val="0"/>
      <w:divBdr>
        <w:top w:val="none" w:sz="0" w:space="0" w:color="auto"/>
        <w:left w:val="none" w:sz="0" w:space="0" w:color="auto"/>
        <w:bottom w:val="none" w:sz="0" w:space="0" w:color="auto"/>
        <w:right w:val="none" w:sz="0" w:space="0" w:color="auto"/>
      </w:divBdr>
    </w:div>
    <w:div w:id="2079596928">
      <w:bodyDiv w:val="1"/>
      <w:marLeft w:val="0"/>
      <w:marRight w:val="0"/>
      <w:marTop w:val="0"/>
      <w:marBottom w:val="0"/>
      <w:divBdr>
        <w:top w:val="none" w:sz="0" w:space="0" w:color="auto"/>
        <w:left w:val="none" w:sz="0" w:space="0" w:color="auto"/>
        <w:bottom w:val="none" w:sz="0" w:space="0" w:color="auto"/>
        <w:right w:val="none" w:sz="0" w:space="0" w:color="auto"/>
      </w:divBdr>
    </w:div>
    <w:div w:id="2084837127">
      <w:bodyDiv w:val="1"/>
      <w:marLeft w:val="0"/>
      <w:marRight w:val="0"/>
      <w:marTop w:val="0"/>
      <w:marBottom w:val="0"/>
      <w:divBdr>
        <w:top w:val="none" w:sz="0" w:space="0" w:color="auto"/>
        <w:left w:val="none" w:sz="0" w:space="0" w:color="auto"/>
        <w:bottom w:val="none" w:sz="0" w:space="0" w:color="auto"/>
        <w:right w:val="none" w:sz="0" w:space="0" w:color="auto"/>
      </w:divBdr>
    </w:div>
    <w:div w:id="2086492485">
      <w:bodyDiv w:val="1"/>
      <w:marLeft w:val="0"/>
      <w:marRight w:val="0"/>
      <w:marTop w:val="0"/>
      <w:marBottom w:val="0"/>
      <w:divBdr>
        <w:top w:val="none" w:sz="0" w:space="0" w:color="auto"/>
        <w:left w:val="none" w:sz="0" w:space="0" w:color="auto"/>
        <w:bottom w:val="none" w:sz="0" w:space="0" w:color="auto"/>
        <w:right w:val="none" w:sz="0" w:space="0" w:color="auto"/>
      </w:divBdr>
    </w:div>
    <w:div w:id="2095394549">
      <w:bodyDiv w:val="1"/>
      <w:marLeft w:val="0"/>
      <w:marRight w:val="0"/>
      <w:marTop w:val="0"/>
      <w:marBottom w:val="0"/>
      <w:divBdr>
        <w:top w:val="none" w:sz="0" w:space="0" w:color="auto"/>
        <w:left w:val="none" w:sz="0" w:space="0" w:color="auto"/>
        <w:bottom w:val="none" w:sz="0" w:space="0" w:color="auto"/>
        <w:right w:val="none" w:sz="0" w:space="0" w:color="auto"/>
      </w:divBdr>
    </w:div>
    <w:div w:id="2105805968">
      <w:bodyDiv w:val="1"/>
      <w:marLeft w:val="0"/>
      <w:marRight w:val="0"/>
      <w:marTop w:val="0"/>
      <w:marBottom w:val="0"/>
      <w:divBdr>
        <w:top w:val="none" w:sz="0" w:space="0" w:color="auto"/>
        <w:left w:val="none" w:sz="0" w:space="0" w:color="auto"/>
        <w:bottom w:val="none" w:sz="0" w:space="0" w:color="auto"/>
        <w:right w:val="none" w:sz="0" w:space="0" w:color="auto"/>
      </w:divBdr>
    </w:div>
    <w:div w:id="2108187721">
      <w:bodyDiv w:val="1"/>
      <w:marLeft w:val="0"/>
      <w:marRight w:val="0"/>
      <w:marTop w:val="0"/>
      <w:marBottom w:val="0"/>
      <w:divBdr>
        <w:top w:val="none" w:sz="0" w:space="0" w:color="auto"/>
        <w:left w:val="none" w:sz="0" w:space="0" w:color="auto"/>
        <w:bottom w:val="none" w:sz="0" w:space="0" w:color="auto"/>
        <w:right w:val="none" w:sz="0" w:space="0" w:color="auto"/>
      </w:divBdr>
    </w:div>
    <w:div w:id="2113160780">
      <w:bodyDiv w:val="1"/>
      <w:marLeft w:val="0"/>
      <w:marRight w:val="0"/>
      <w:marTop w:val="0"/>
      <w:marBottom w:val="0"/>
      <w:divBdr>
        <w:top w:val="none" w:sz="0" w:space="0" w:color="auto"/>
        <w:left w:val="none" w:sz="0" w:space="0" w:color="auto"/>
        <w:bottom w:val="none" w:sz="0" w:space="0" w:color="auto"/>
        <w:right w:val="none" w:sz="0" w:space="0" w:color="auto"/>
      </w:divBdr>
    </w:div>
    <w:div w:id="2121141734">
      <w:bodyDiv w:val="1"/>
      <w:marLeft w:val="0"/>
      <w:marRight w:val="0"/>
      <w:marTop w:val="0"/>
      <w:marBottom w:val="0"/>
      <w:divBdr>
        <w:top w:val="none" w:sz="0" w:space="0" w:color="auto"/>
        <w:left w:val="none" w:sz="0" w:space="0" w:color="auto"/>
        <w:bottom w:val="none" w:sz="0" w:space="0" w:color="auto"/>
        <w:right w:val="none" w:sz="0" w:space="0" w:color="auto"/>
      </w:divBdr>
    </w:div>
    <w:div w:id="2121954221">
      <w:bodyDiv w:val="1"/>
      <w:marLeft w:val="0"/>
      <w:marRight w:val="0"/>
      <w:marTop w:val="0"/>
      <w:marBottom w:val="0"/>
      <w:divBdr>
        <w:top w:val="none" w:sz="0" w:space="0" w:color="auto"/>
        <w:left w:val="none" w:sz="0" w:space="0" w:color="auto"/>
        <w:bottom w:val="none" w:sz="0" w:space="0" w:color="auto"/>
        <w:right w:val="none" w:sz="0" w:space="0" w:color="auto"/>
      </w:divBdr>
    </w:div>
    <w:div w:id="2125339476">
      <w:bodyDiv w:val="1"/>
      <w:marLeft w:val="0"/>
      <w:marRight w:val="0"/>
      <w:marTop w:val="0"/>
      <w:marBottom w:val="0"/>
      <w:divBdr>
        <w:top w:val="none" w:sz="0" w:space="0" w:color="auto"/>
        <w:left w:val="none" w:sz="0" w:space="0" w:color="auto"/>
        <w:bottom w:val="none" w:sz="0" w:space="0" w:color="auto"/>
        <w:right w:val="none" w:sz="0" w:space="0" w:color="auto"/>
      </w:divBdr>
    </w:div>
    <w:div w:id="2132358583">
      <w:bodyDiv w:val="1"/>
      <w:marLeft w:val="0"/>
      <w:marRight w:val="0"/>
      <w:marTop w:val="0"/>
      <w:marBottom w:val="0"/>
      <w:divBdr>
        <w:top w:val="none" w:sz="0" w:space="0" w:color="auto"/>
        <w:left w:val="none" w:sz="0" w:space="0" w:color="auto"/>
        <w:bottom w:val="none" w:sz="0" w:space="0" w:color="auto"/>
        <w:right w:val="none" w:sz="0" w:space="0" w:color="auto"/>
      </w:divBdr>
    </w:div>
    <w:div w:id="2138602271">
      <w:bodyDiv w:val="1"/>
      <w:marLeft w:val="0"/>
      <w:marRight w:val="0"/>
      <w:marTop w:val="0"/>
      <w:marBottom w:val="0"/>
      <w:divBdr>
        <w:top w:val="none" w:sz="0" w:space="0" w:color="auto"/>
        <w:left w:val="none" w:sz="0" w:space="0" w:color="auto"/>
        <w:bottom w:val="none" w:sz="0" w:space="0" w:color="auto"/>
        <w:right w:val="none" w:sz="0" w:space="0" w:color="auto"/>
      </w:divBdr>
    </w:div>
    <w:div w:id="214646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8/agency20/chapter120/section150/" TargetMode="External"/><Relationship Id="rId13" Type="http://schemas.openxmlformats.org/officeDocument/2006/relationships/hyperlink" Target="https://law.lis.virginia.gov/vacode/title54.1/chapter7/section54.1-700/" TargetMode="External"/><Relationship Id="rId18" Type="http://schemas.openxmlformats.org/officeDocument/2006/relationships/hyperlink" Target="https://law.lis.virginia.gov/admincode/title18/agency41/chapter20/section210/" TargetMode="External"/><Relationship Id="rId3" Type="http://schemas.openxmlformats.org/officeDocument/2006/relationships/styles" Target="styles.xml"/><Relationship Id="rId21" Type="http://schemas.openxmlformats.org/officeDocument/2006/relationships/hyperlink" Target="https://ctetrailblazers.org/career-cluster-analysis-dashboard/" TargetMode="External"/><Relationship Id="rId7" Type="http://schemas.openxmlformats.org/officeDocument/2006/relationships/endnotes" Target="endnotes.xml"/><Relationship Id="rId12" Type="http://schemas.openxmlformats.org/officeDocument/2006/relationships/hyperlink" Target="https://virtualvirginia.instructure.com/media/l5jbmclb/superintendents-memo-07217.pdf" TargetMode="External"/><Relationship Id="rId17" Type="http://schemas.openxmlformats.org/officeDocument/2006/relationships/hyperlink" Target="https://www.doe.virginia.gov/programs-services/school-operations-support-services/safety-crisis-management/internet-safety" TargetMode="External"/><Relationship Id="rId2" Type="http://schemas.openxmlformats.org/officeDocument/2006/relationships/numbering" Target="numbering.xml"/><Relationship Id="rId16" Type="http://schemas.openxmlformats.org/officeDocument/2006/relationships/hyperlink" Target="https://www.cteresource.org/career-clusters/human-services/cosmetology-i/" TargetMode="External"/><Relationship Id="rId20" Type="http://schemas.openxmlformats.org/officeDocument/2006/relationships/hyperlink" Target="https://www.bls.gov/ooh/personal-care-and-service/barbers-hairstylists-and-cosmetologist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reader.readspeaker.com/docreader/?cid=8194&amp;lang=en_us&amp;url=https%3A%2F%2Fvirtualvirginia.instructure.com%2Fmedia%2Fpqjnma4s%2Fsuperintendents-memo-07516.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aw.lis.virginia.gov/admincode/title18/agency41/chapter20/section220/" TargetMode="External"/><Relationship Id="rId23" Type="http://schemas.openxmlformats.org/officeDocument/2006/relationships/fontTable" Target="fontTable.xml"/><Relationship Id="rId10" Type="http://schemas.openxmlformats.org/officeDocument/2006/relationships/hyperlink" Target="https://virtualvirginia.instructure.com/media/pqjnma4s/superintendents-memo-07516.pdf" TargetMode="External"/><Relationship Id="rId19" Type="http://schemas.openxmlformats.org/officeDocument/2006/relationships/hyperlink" Target="https://provexam.com/wp-content/uploads/2025/10/VA_Prov_CIB_2025_09.27.pdf" TargetMode="External"/><Relationship Id="rId4" Type="http://schemas.openxmlformats.org/officeDocument/2006/relationships/settings" Target="settings.xml"/><Relationship Id="rId9" Type="http://schemas.openxmlformats.org/officeDocument/2006/relationships/hyperlink" Target="mailto:cte@doe.virginia.gov" TargetMode="External"/><Relationship Id="rId14" Type="http://schemas.openxmlformats.org/officeDocument/2006/relationships/hyperlink" Target="https://law.lis.virginia.gov/admincode/title18/agency41/chapter20/section21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XXXX XXXX Standards Correlations</Template>
  <TotalTime>251</TotalTime>
  <Pages>4</Pages>
  <Words>13912</Words>
  <Characters>79303</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Debi</dc:creator>
  <cp:keywords/>
  <dc:description/>
  <cp:lastModifiedBy>Leanne P. Forbes (lptipton)</cp:lastModifiedBy>
  <cp:revision>14</cp:revision>
  <dcterms:created xsi:type="dcterms:W3CDTF">2026-04-24T15:15:00Z</dcterms:created>
  <dcterms:modified xsi:type="dcterms:W3CDTF">2026-07-01T17:56:00Z</dcterms:modified>
</cp:coreProperties>
</file>